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AD067" w14:textId="085D4CD3" w:rsidR="002033A8" w:rsidRDefault="002033A8" w:rsidP="005178B0">
      <w:pPr>
        <w:rPr>
          <w:noProof/>
        </w:rPr>
      </w:pPr>
      <w:r>
        <w:rPr>
          <w:noProof/>
        </w:rPr>
        <w:drawing>
          <wp:anchor distT="0" distB="0" distL="114300" distR="114300" simplePos="0" relativeHeight="251658240" behindDoc="1" locked="0" layoutInCell="1" allowOverlap="1" wp14:anchorId="0522105B" wp14:editId="3E8A6745">
            <wp:simplePos x="0" y="0"/>
            <wp:positionH relativeFrom="column">
              <wp:posOffset>-822960</wp:posOffset>
            </wp:positionH>
            <wp:positionV relativeFrom="paragraph">
              <wp:posOffset>-753110</wp:posOffset>
            </wp:positionV>
            <wp:extent cx="7543800" cy="10669762"/>
            <wp:effectExtent l="0" t="0" r="0" b="0"/>
            <wp:wrapNone/>
            <wp:docPr id="14725673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0" cy="1066976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CA431" w14:textId="4CB2F491" w:rsidR="005178B0" w:rsidRDefault="005178B0" w:rsidP="005178B0"/>
    <w:p w14:paraId="5CE3BEBF" w14:textId="77777777" w:rsidR="00BB1E26" w:rsidRDefault="00BB1E26" w:rsidP="005178B0"/>
    <w:p w14:paraId="7FC76525" w14:textId="77777777" w:rsidR="00BB1E26" w:rsidRDefault="00BB1E26" w:rsidP="005178B0"/>
    <w:p w14:paraId="4725D8F0" w14:textId="77777777" w:rsidR="002033A8" w:rsidRDefault="002033A8" w:rsidP="005178B0"/>
    <w:p w14:paraId="303DA05F" w14:textId="6926AD9A" w:rsidR="002033A8" w:rsidRPr="002033A8" w:rsidRDefault="002033A8" w:rsidP="005178B0">
      <w:pPr>
        <w:rPr>
          <w:sz w:val="24"/>
          <w:szCs w:val="24"/>
        </w:rPr>
      </w:pPr>
      <w:r w:rsidRPr="002033A8">
        <w:rPr>
          <w:sz w:val="24"/>
          <w:szCs w:val="24"/>
        </w:rPr>
        <w:t xml:space="preserve">Številka: </w:t>
      </w:r>
      <w:bookmarkStart w:id="0" w:name="_Hlk144193715"/>
      <w:r w:rsidRPr="002033A8">
        <w:rPr>
          <w:sz w:val="24"/>
          <w:szCs w:val="24"/>
        </w:rPr>
        <w:t>JN09/2023</w:t>
      </w:r>
      <w:bookmarkEnd w:id="0"/>
    </w:p>
    <w:p w14:paraId="1F803FA5" w14:textId="77777777" w:rsidR="00BB1E26" w:rsidRDefault="00BB1E26" w:rsidP="005178B0"/>
    <w:p w14:paraId="16165285" w14:textId="77777777" w:rsidR="00BB1E26" w:rsidRDefault="00BB1E26" w:rsidP="005178B0"/>
    <w:p w14:paraId="4D4144D3" w14:textId="77777777" w:rsidR="00BB1E26" w:rsidRDefault="00BB1E26" w:rsidP="005178B0"/>
    <w:p w14:paraId="5BFA2B71" w14:textId="77777777" w:rsidR="00990C82" w:rsidRDefault="00990C82" w:rsidP="00152883">
      <w:pPr>
        <w:jc w:val="center"/>
        <w:rPr>
          <w:b/>
          <w:sz w:val="52"/>
          <w:szCs w:val="52"/>
        </w:rPr>
      </w:pPr>
    </w:p>
    <w:p w14:paraId="05D77EAC" w14:textId="77777777" w:rsidR="002033A8" w:rsidRPr="002033A8" w:rsidRDefault="002033A8" w:rsidP="002033A8">
      <w:pPr>
        <w:keepNext/>
        <w:suppressAutoHyphens/>
        <w:autoSpaceDN w:val="0"/>
        <w:spacing w:after="200" w:line="240" w:lineRule="auto"/>
        <w:jc w:val="center"/>
        <w:textAlignment w:val="baseline"/>
        <w:outlineLvl w:val="3"/>
        <w:rPr>
          <w:rFonts w:eastAsia="Times New Roman" w:cs="Arial"/>
          <w:b/>
          <w:bCs/>
          <w:color w:val="808080"/>
          <w:sz w:val="40"/>
          <w:szCs w:val="40"/>
        </w:rPr>
      </w:pPr>
      <w:bookmarkStart w:id="1" w:name="_Toc144369169"/>
      <w:r w:rsidRPr="002033A8">
        <w:rPr>
          <w:rFonts w:eastAsia="Times New Roman" w:cs="Arial"/>
          <w:b/>
          <w:bCs/>
          <w:color w:val="808080"/>
          <w:sz w:val="40"/>
          <w:szCs w:val="40"/>
        </w:rPr>
        <w:t>RAZPISNA DOKUMENTACIJA</w:t>
      </w:r>
      <w:bookmarkEnd w:id="1"/>
    </w:p>
    <w:p w14:paraId="0D7FE1D4" w14:textId="77777777" w:rsidR="002033A8" w:rsidRPr="002033A8" w:rsidRDefault="002033A8" w:rsidP="002033A8">
      <w:pPr>
        <w:suppressAutoHyphens/>
        <w:autoSpaceDN w:val="0"/>
        <w:spacing w:line="240" w:lineRule="auto"/>
        <w:jc w:val="left"/>
        <w:textAlignment w:val="baseline"/>
        <w:rPr>
          <w:rFonts w:ascii="Calibri" w:hAnsi="Calibri"/>
          <w:sz w:val="22"/>
        </w:rPr>
      </w:pPr>
    </w:p>
    <w:p w14:paraId="65B0C1AE" w14:textId="77777777" w:rsidR="003D661E" w:rsidRDefault="002033A8" w:rsidP="002033A8">
      <w:pPr>
        <w:suppressAutoHyphens/>
        <w:autoSpaceDN w:val="0"/>
        <w:spacing w:line="240" w:lineRule="auto"/>
        <w:jc w:val="center"/>
        <w:textAlignment w:val="baseline"/>
        <w:rPr>
          <w:rFonts w:cs="Arial"/>
          <w:b/>
          <w:color w:val="000000"/>
          <w:sz w:val="32"/>
          <w:szCs w:val="32"/>
        </w:rPr>
      </w:pPr>
      <w:r w:rsidRPr="002F2295">
        <w:rPr>
          <w:rFonts w:cs="Arial"/>
          <w:b/>
          <w:color w:val="000000"/>
          <w:sz w:val="32"/>
          <w:szCs w:val="32"/>
        </w:rPr>
        <w:t xml:space="preserve">oddaja </w:t>
      </w:r>
      <w:r w:rsidR="002F2295" w:rsidRPr="002F2295">
        <w:rPr>
          <w:rFonts w:cs="Arial"/>
          <w:b/>
          <w:color w:val="000000"/>
          <w:sz w:val="32"/>
          <w:szCs w:val="32"/>
        </w:rPr>
        <w:t xml:space="preserve">skupnega </w:t>
      </w:r>
      <w:r w:rsidRPr="002F2295">
        <w:rPr>
          <w:rFonts w:cs="Arial"/>
          <w:b/>
          <w:color w:val="000000"/>
          <w:sz w:val="32"/>
          <w:szCs w:val="32"/>
        </w:rPr>
        <w:t xml:space="preserve">javnega naročila </w:t>
      </w:r>
    </w:p>
    <w:p w14:paraId="584164FE" w14:textId="6EEBC350" w:rsidR="002033A8" w:rsidRPr="002F2295" w:rsidRDefault="002033A8" w:rsidP="002033A8">
      <w:pPr>
        <w:suppressAutoHyphens/>
        <w:autoSpaceDN w:val="0"/>
        <w:spacing w:line="240" w:lineRule="auto"/>
        <w:jc w:val="center"/>
        <w:textAlignment w:val="baseline"/>
        <w:rPr>
          <w:rFonts w:cs="Arial"/>
          <w:b/>
          <w:color w:val="000000"/>
          <w:sz w:val="32"/>
          <w:szCs w:val="32"/>
        </w:rPr>
      </w:pPr>
      <w:r w:rsidRPr="002F2295">
        <w:rPr>
          <w:rFonts w:cs="Arial"/>
          <w:b/>
          <w:color w:val="000000"/>
          <w:sz w:val="32"/>
          <w:szCs w:val="32"/>
        </w:rPr>
        <w:t xml:space="preserve">storitev </w:t>
      </w:r>
    </w:p>
    <w:p w14:paraId="6042B755" w14:textId="3C82AD29" w:rsidR="00990C82" w:rsidRPr="002F2295" w:rsidRDefault="002033A8" w:rsidP="002033A8">
      <w:pPr>
        <w:suppressAutoHyphens/>
        <w:autoSpaceDN w:val="0"/>
        <w:spacing w:line="240" w:lineRule="auto"/>
        <w:jc w:val="center"/>
        <w:textAlignment w:val="baseline"/>
        <w:rPr>
          <w:rFonts w:cs="Arial"/>
          <w:b/>
          <w:color w:val="000000"/>
          <w:sz w:val="32"/>
          <w:szCs w:val="32"/>
        </w:rPr>
      </w:pPr>
      <w:r w:rsidRPr="002F2295">
        <w:rPr>
          <w:rFonts w:cs="Arial"/>
          <w:b/>
          <w:color w:val="000000"/>
          <w:sz w:val="32"/>
          <w:szCs w:val="32"/>
        </w:rPr>
        <w:t xml:space="preserve">po </w:t>
      </w:r>
      <w:r w:rsidRPr="002F2295">
        <w:rPr>
          <w:b/>
          <w:sz w:val="32"/>
          <w:szCs w:val="32"/>
        </w:rPr>
        <w:t xml:space="preserve">odprtem postopku </w:t>
      </w:r>
    </w:p>
    <w:p w14:paraId="7A802738" w14:textId="77777777" w:rsidR="00990C82" w:rsidRDefault="00990C82" w:rsidP="00990C82">
      <w:pPr>
        <w:jc w:val="center"/>
        <w:rPr>
          <w:b/>
          <w:sz w:val="52"/>
          <w:szCs w:val="52"/>
        </w:rPr>
      </w:pPr>
    </w:p>
    <w:p w14:paraId="56DF98CE" w14:textId="77777777" w:rsidR="00002AD4" w:rsidRDefault="00002AD4" w:rsidP="00990C82">
      <w:pPr>
        <w:jc w:val="center"/>
        <w:rPr>
          <w:b/>
          <w:sz w:val="52"/>
          <w:szCs w:val="52"/>
        </w:rPr>
      </w:pPr>
    </w:p>
    <w:p w14:paraId="29C57B83" w14:textId="77777777" w:rsidR="00002AD4" w:rsidRDefault="00002AD4" w:rsidP="00990C82">
      <w:pPr>
        <w:jc w:val="center"/>
        <w:rPr>
          <w:b/>
          <w:sz w:val="52"/>
          <w:szCs w:val="52"/>
        </w:rPr>
      </w:pPr>
    </w:p>
    <w:p w14:paraId="0D1BCBF3" w14:textId="77777777" w:rsidR="002033A8" w:rsidRPr="002033A8" w:rsidRDefault="002033A8" w:rsidP="002033A8">
      <w:pPr>
        <w:suppressAutoHyphens/>
        <w:autoSpaceDN w:val="0"/>
        <w:spacing w:line="240" w:lineRule="auto"/>
        <w:jc w:val="center"/>
        <w:textAlignment w:val="baseline"/>
        <w:rPr>
          <w:rFonts w:cs="Arial"/>
          <w:color w:val="000000"/>
          <w:sz w:val="22"/>
        </w:rPr>
      </w:pPr>
    </w:p>
    <w:p w14:paraId="7E6BD0FD" w14:textId="44788375" w:rsidR="002033A8" w:rsidRPr="002033A8" w:rsidRDefault="002033A8" w:rsidP="002033A8">
      <w:pPr>
        <w:suppressAutoHyphens/>
        <w:autoSpaceDN w:val="0"/>
        <w:spacing w:line="240" w:lineRule="auto"/>
        <w:jc w:val="center"/>
        <w:textAlignment w:val="baseline"/>
        <w:rPr>
          <w:rFonts w:cs="Arial"/>
          <w:b/>
          <w:color w:val="31849B"/>
          <w:sz w:val="44"/>
          <w:szCs w:val="44"/>
        </w:rPr>
      </w:pPr>
      <w:bookmarkStart w:id="2" w:name="_Hlk144369631"/>
      <w:r w:rsidRPr="002033A8">
        <w:rPr>
          <w:rFonts w:cs="Arial"/>
          <w:b/>
          <w:bCs/>
          <w:color w:val="31849B"/>
          <w:sz w:val="44"/>
          <w:szCs w:val="44"/>
        </w:rPr>
        <w:t>P</w:t>
      </w:r>
      <w:r w:rsidR="003D661E" w:rsidRPr="002033A8">
        <w:rPr>
          <w:rFonts w:cs="Arial"/>
          <w:b/>
          <w:bCs/>
          <w:color w:val="31849B"/>
          <w:sz w:val="44"/>
          <w:szCs w:val="44"/>
        </w:rPr>
        <w:t>revzem, obdelava in odlaganje biorazgradljivih odpadkov</w:t>
      </w:r>
    </w:p>
    <w:bookmarkEnd w:id="2"/>
    <w:p w14:paraId="02B0050B" w14:textId="77777777" w:rsidR="00990C82" w:rsidRDefault="00990C82" w:rsidP="00152883">
      <w:pPr>
        <w:jc w:val="center"/>
        <w:rPr>
          <w:b/>
          <w:sz w:val="52"/>
          <w:szCs w:val="52"/>
        </w:rPr>
      </w:pPr>
    </w:p>
    <w:p w14:paraId="35BE1E42" w14:textId="77777777" w:rsidR="00990C82" w:rsidRDefault="00990C82" w:rsidP="00152883">
      <w:pPr>
        <w:jc w:val="center"/>
        <w:rPr>
          <w:b/>
          <w:sz w:val="52"/>
          <w:szCs w:val="52"/>
        </w:rPr>
      </w:pPr>
    </w:p>
    <w:p w14:paraId="599BAAB6" w14:textId="77777777" w:rsidR="00990C82" w:rsidRDefault="00990C82" w:rsidP="00152883">
      <w:pPr>
        <w:jc w:val="center"/>
        <w:rPr>
          <w:b/>
          <w:sz w:val="52"/>
          <w:szCs w:val="52"/>
        </w:rPr>
      </w:pPr>
    </w:p>
    <w:p w14:paraId="462E2E51" w14:textId="77777777" w:rsidR="00AF091F" w:rsidRDefault="00AF091F" w:rsidP="00152883">
      <w:pPr>
        <w:jc w:val="center"/>
        <w:rPr>
          <w:b/>
          <w:szCs w:val="20"/>
        </w:rPr>
      </w:pPr>
    </w:p>
    <w:p w14:paraId="2E94B67F" w14:textId="77777777" w:rsidR="00AF091F" w:rsidRDefault="00AF091F" w:rsidP="00152883">
      <w:pPr>
        <w:jc w:val="center"/>
        <w:rPr>
          <w:b/>
          <w:szCs w:val="20"/>
        </w:rPr>
      </w:pPr>
    </w:p>
    <w:p w14:paraId="544E9988" w14:textId="77777777" w:rsidR="00AF091F" w:rsidRDefault="00AF091F" w:rsidP="00AF091F">
      <w:pPr>
        <w:jc w:val="left"/>
        <w:rPr>
          <w:b/>
          <w:szCs w:val="20"/>
        </w:rPr>
      </w:pPr>
    </w:p>
    <w:p w14:paraId="45E9034C" w14:textId="77777777" w:rsidR="00AF091F" w:rsidRDefault="00AF091F" w:rsidP="00AF091F">
      <w:pPr>
        <w:jc w:val="left"/>
        <w:rPr>
          <w:b/>
          <w:szCs w:val="20"/>
        </w:rPr>
      </w:pPr>
    </w:p>
    <w:p w14:paraId="35F07CC2" w14:textId="77777777" w:rsidR="00AF091F" w:rsidRDefault="00AF091F" w:rsidP="00AF091F">
      <w:pPr>
        <w:jc w:val="left"/>
        <w:rPr>
          <w:b/>
          <w:szCs w:val="20"/>
        </w:rPr>
      </w:pPr>
    </w:p>
    <w:p w14:paraId="1A93DA4B" w14:textId="77777777" w:rsidR="00AF091F" w:rsidRDefault="00AF091F" w:rsidP="00AF091F">
      <w:pPr>
        <w:jc w:val="left"/>
        <w:rPr>
          <w:b/>
          <w:szCs w:val="20"/>
        </w:rPr>
      </w:pPr>
    </w:p>
    <w:p w14:paraId="2C326880" w14:textId="77777777" w:rsidR="00AF091F" w:rsidRDefault="00AF091F" w:rsidP="00AF091F">
      <w:pPr>
        <w:jc w:val="left"/>
        <w:rPr>
          <w:b/>
          <w:szCs w:val="20"/>
        </w:rPr>
      </w:pPr>
    </w:p>
    <w:p w14:paraId="4DA6883F" w14:textId="77777777" w:rsidR="00AF091F" w:rsidRDefault="00AF091F" w:rsidP="00AF091F">
      <w:pPr>
        <w:jc w:val="left"/>
        <w:rPr>
          <w:b/>
          <w:szCs w:val="20"/>
        </w:rPr>
      </w:pPr>
    </w:p>
    <w:p w14:paraId="23357D71" w14:textId="77777777" w:rsidR="00AF091F" w:rsidRDefault="00AF091F" w:rsidP="00AF091F">
      <w:pPr>
        <w:jc w:val="left"/>
        <w:rPr>
          <w:b/>
          <w:szCs w:val="20"/>
        </w:rPr>
      </w:pPr>
    </w:p>
    <w:p w14:paraId="44E7B5C9" w14:textId="77777777" w:rsidR="00AF091F" w:rsidRDefault="00AF091F" w:rsidP="00AF091F">
      <w:pPr>
        <w:jc w:val="left"/>
        <w:rPr>
          <w:b/>
          <w:szCs w:val="20"/>
        </w:rPr>
      </w:pPr>
    </w:p>
    <w:p w14:paraId="114491CB" w14:textId="77777777" w:rsidR="00AF091F" w:rsidRDefault="00AF091F" w:rsidP="00AF091F">
      <w:pPr>
        <w:jc w:val="left"/>
        <w:rPr>
          <w:b/>
          <w:szCs w:val="20"/>
        </w:rPr>
      </w:pPr>
    </w:p>
    <w:p w14:paraId="3F44C0F9" w14:textId="77777777" w:rsidR="00AF091F" w:rsidRDefault="00AF091F" w:rsidP="00AF091F">
      <w:pPr>
        <w:jc w:val="left"/>
        <w:rPr>
          <w:b/>
          <w:szCs w:val="20"/>
        </w:rPr>
      </w:pPr>
    </w:p>
    <w:p w14:paraId="1AAA756B" w14:textId="77777777" w:rsidR="00AF091F" w:rsidRDefault="00AF091F" w:rsidP="00AF091F">
      <w:pPr>
        <w:jc w:val="left"/>
        <w:rPr>
          <w:b/>
          <w:szCs w:val="20"/>
        </w:rPr>
      </w:pPr>
    </w:p>
    <w:p w14:paraId="4BC32FD7" w14:textId="77777777" w:rsidR="00AF091F" w:rsidRDefault="00AF091F" w:rsidP="00AF091F">
      <w:pPr>
        <w:jc w:val="left"/>
        <w:rPr>
          <w:b/>
          <w:szCs w:val="20"/>
        </w:rPr>
      </w:pPr>
    </w:p>
    <w:p w14:paraId="5228C82A" w14:textId="77777777" w:rsidR="00AF091F" w:rsidRDefault="00AF091F" w:rsidP="00AF091F">
      <w:pPr>
        <w:jc w:val="left"/>
        <w:rPr>
          <w:b/>
          <w:szCs w:val="20"/>
        </w:rPr>
      </w:pPr>
    </w:p>
    <w:p w14:paraId="1C108641" w14:textId="6730FECE" w:rsidR="00990C82" w:rsidRPr="00AF091F" w:rsidRDefault="00AF091F" w:rsidP="00AF091F">
      <w:pPr>
        <w:jc w:val="left"/>
        <w:rPr>
          <w:bCs/>
          <w:sz w:val="24"/>
          <w:szCs w:val="24"/>
        </w:rPr>
      </w:pPr>
      <w:r w:rsidRPr="00AF091F">
        <w:rPr>
          <w:bCs/>
          <w:sz w:val="24"/>
          <w:szCs w:val="24"/>
        </w:rPr>
        <w:t>Radovljica, avgust 2023</w:t>
      </w:r>
      <w:r w:rsidR="0077559D" w:rsidRPr="00AF091F">
        <w:rPr>
          <w:bCs/>
          <w:sz w:val="24"/>
          <w:szCs w:val="24"/>
        </w:rPr>
        <w:br w:type="page"/>
      </w:r>
    </w:p>
    <w:p w14:paraId="612F3176" w14:textId="2123D680" w:rsidR="00D65E75" w:rsidRPr="00AC1C80" w:rsidRDefault="009B3F0C" w:rsidP="001F614F">
      <w:pPr>
        <w:pStyle w:val="NaslovTOC"/>
        <w:spacing w:before="0"/>
        <w:rPr>
          <w:rFonts w:ascii="Arial" w:hAnsi="Arial" w:cs="Arial"/>
          <w:b w:val="0"/>
          <w:color w:val="auto"/>
          <w:sz w:val="18"/>
          <w:szCs w:val="18"/>
        </w:rPr>
      </w:pPr>
      <w:bookmarkStart w:id="3" w:name="_Toc336851729"/>
      <w:r w:rsidRPr="00AC1C80">
        <w:rPr>
          <w:rFonts w:ascii="Arial" w:hAnsi="Arial" w:cs="Arial"/>
          <w:b w:val="0"/>
          <w:color w:val="auto"/>
          <w:sz w:val="18"/>
          <w:szCs w:val="18"/>
        </w:rPr>
        <w:lastRenderedPageBreak/>
        <w:t>KAZALO</w:t>
      </w:r>
    </w:p>
    <w:p w14:paraId="780CEC4E" w14:textId="5B648EE7" w:rsidR="00772960" w:rsidRDefault="009B3F0C">
      <w:pPr>
        <w:pStyle w:val="Kazalovsebine4"/>
        <w:tabs>
          <w:tab w:val="right" w:leader="dot" w:pos="9060"/>
        </w:tabs>
        <w:rPr>
          <w:rFonts w:asciiTheme="minorHAnsi" w:eastAsiaTheme="minorEastAsia" w:hAnsiTheme="minorHAnsi" w:cstheme="minorBidi"/>
          <w:b w:val="0"/>
          <w:noProof/>
          <w:kern w:val="2"/>
          <w:sz w:val="22"/>
          <w:szCs w:val="22"/>
          <w:lang w:eastAsia="sl-SI"/>
          <w14:ligatures w14:val="standardContextual"/>
        </w:rPr>
      </w:pPr>
      <w:r w:rsidRPr="00AC1C80">
        <w:rPr>
          <w:rFonts w:ascii="Arial" w:hAnsi="Arial" w:cs="Arial"/>
          <w:b w:val="0"/>
          <w:bCs/>
          <w:caps/>
        </w:rPr>
        <w:fldChar w:fldCharType="begin"/>
      </w:r>
      <w:r w:rsidRPr="00AC1C80">
        <w:rPr>
          <w:rFonts w:ascii="Arial" w:hAnsi="Arial" w:cs="Arial"/>
          <w:b w:val="0"/>
        </w:rPr>
        <w:instrText xml:space="preserve"> TOC \o "1-5" \h \z \u </w:instrText>
      </w:r>
      <w:r w:rsidRPr="00AC1C80">
        <w:rPr>
          <w:rFonts w:ascii="Arial" w:hAnsi="Arial" w:cs="Arial"/>
          <w:b w:val="0"/>
          <w:bCs/>
          <w:caps/>
        </w:rPr>
        <w:fldChar w:fldCharType="separate"/>
      </w:r>
      <w:hyperlink w:anchor="_Toc144369169" w:history="1">
        <w:r w:rsidR="00772960" w:rsidRPr="00385EB2">
          <w:rPr>
            <w:rStyle w:val="Hiperpovezava"/>
            <w:rFonts w:eastAsia="Times New Roman" w:cs="Arial"/>
            <w:bCs/>
            <w:noProof/>
          </w:rPr>
          <w:t>RAZPISNA DOKUMENTACIJA</w:t>
        </w:r>
        <w:r w:rsidR="00772960">
          <w:rPr>
            <w:noProof/>
            <w:webHidden/>
          </w:rPr>
          <w:tab/>
        </w:r>
        <w:r w:rsidR="00772960">
          <w:rPr>
            <w:noProof/>
            <w:webHidden/>
          </w:rPr>
          <w:fldChar w:fldCharType="begin"/>
        </w:r>
        <w:r w:rsidR="00772960">
          <w:rPr>
            <w:noProof/>
            <w:webHidden/>
          </w:rPr>
          <w:instrText xml:space="preserve"> PAGEREF _Toc144369169 \h </w:instrText>
        </w:r>
        <w:r w:rsidR="00772960">
          <w:rPr>
            <w:noProof/>
            <w:webHidden/>
          </w:rPr>
        </w:r>
        <w:r w:rsidR="00772960">
          <w:rPr>
            <w:noProof/>
            <w:webHidden/>
          </w:rPr>
          <w:fldChar w:fldCharType="separate"/>
        </w:r>
        <w:r w:rsidR="00A95B82">
          <w:rPr>
            <w:noProof/>
            <w:webHidden/>
          </w:rPr>
          <w:t>1</w:t>
        </w:r>
        <w:r w:rsidR="00772960">
          <w:rPr>
            <w:noProof/>
            <w:webHidden/>
          </w:rPr>
          <w:fldChar w:fldCharType="end"/>
        </w:r>
      </w:hyperlink>
    </w:p>
    <w:p w14:paraId="22D2717C" w14:textId="186C0790"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0" w:history="1">
        <w:r w:rsidR="00772960" w:rsidRPr="00385EB2">
          <w:rPr>
            <w:rStyle w:val="Hiperpovezava"/>
            <w:noProof/>
          </w:rPr>
          <w:t>1.</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NAROČNIKI</w:t>
        </w:r>
        <w:r w:rsidR="00772960">
          <w:rPr>
            <w:noProof/>
            <w:webHidden/>
          </w:rPr>
          <w:tab/>
        </w:r>
        <w:r w:rsidR="00772960">
          <w:rPr>
            <w:noProof/>
            <w:webHidden/>
          </w:rPr>
          <w:fldChar w:fldCharType="begin"/>
        </w:r>
        <w:r w:rsidR="00772960">
          <w:rPr>
            <w:noProof/>
            <w:webHidden/>
          </w:rPr>
          <w:instrText xml:space="preserve"> PAGEREF _Toc144369170 \h </w:instrText>
        </w:r>
        <w:r w:rsidR="00772960">
          <w:rPr>
            <w:noProof/>
            <w:webHidden/>
          </w:rPr>
        </w:r>
        <w:r w:rsidR="00772960">
          <w:rPr>
            <w:noProof/>
            <w:webHidden/>
          </w:rPr>
          <w:fldChar w:fldCharType="separate"/>
        </w:r>
        <w:r>
          <w:rPr>
            <w:noProof/>
            <w:webHidden/>
          </w:rPr>
          <w:t>3</w:t>
        </w:r>
        <w:r w:rsidR="00772960">
          <w:rPr>
            <w:noProof/>
            <w:webHidden/>
          </w:rPr>
          <w:fldChar w:fldCharType="end"/>
        </w:r>
      </w:hyperlink>
    </w:p>
    <w:p w14:paraId="7E587357" w14:textId="3686C5A3"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1" w:history="1">
        <w:r w:rsidR="00772960" w:rsidRPr="00385EB2">
          <w:rPr>
            <w:rStyle w:val="Hiperpovezava"/>
            <w:noProof/>
          </w:rPr>
          <w:t>2.</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OZNAKA IN PREDMET JAVNEGA NAROČILA</w:t>
        </w:r>
        <w:r w:rsidR="00772960">
          <w:rPr>
            <w:noProof/>
            <w:webHidden/>
          </w:rPr>
          <w:tab/>
        </w:r>
        <w:r w:rsidR="00772960">
          <w:rPr>
            <w:noProof/>
            <w:webHidden/>
          </w:rPr>
          <w:fldChar w:fldCharType="begin"/>
        </w:r>
        <w:r w:rsidR="00772960">
          <w:rPr>
            <w:noProof/>
            <w:webHidden/>
          </w:rPr>
          <w:instrText xml:space="preserve"> PAGEREF _Toc144369171 \h </w:instrText>
        </w:r>
        <w:r w:rsidR="00772960">
          <w:rPr>
            <w:noProof/>
            <w:webHidden/>
          </w:rPr>
        </w:r>
        <w:r w:rsidR="00772960">
          <w:rPr>
            <w:noProof/>
            <w:webHidden/>
          </w:rPr>
          <w:fldChar w:fldCharType="separate"/>
        </w:r>
        <w:r>
          <w:rPr>
            <w:noProof/>
            <w:webHidden/>
          </w:rPr>
          <w:t>3</w:t>
        </w:r>
        <w:r w:rsidR="00772960">
          <w:rPr>
            <w:noProof/>
            <w:webHidden/>
          </w:rPr>
          <w:fldChar w:fldCharType="end"/>
        </w:r>
      </w:hyperlink>
    </w:p>
    <w:p w14:paraId="224DD3E2" w14:textId="4BA19488"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2" w:history="1">
        <w:r w:rsidR="00772960" w:rsidRPr="00385EB2">
          <w:rPr>
            <w:rStyle w:val="Hiperpovezava"/>
            <w:noProof/>
          </w:rPr>
          <w:t>3.</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NAČIN ODDAJE JAVNEGA NAROČILA</w:t>
        </w:r>
        <w:r w:rsidR="00772960">
          <w:rPr>
            <w:noProof/>
            <w:webHidden/>
          </w:rPr>
          <w:tab/>
        </w:r>
        <w:r w:rsidR="00772960">
          <w:rPr>
            <w:noProof/>
            <w:webHidden/>
          </w:rPr>
          <w:fldChar w:fldCharType="begin"/>
        </w:r>
        <w:r w:rsidR="00772960">
          <w:rPr>
            <w:noProof/>
            <w:webHidden/>
          </w:rPr>
          <w:instrText xml:space="preserve"> PAGEREF _Toc144369172 \h </w:instrText>
        </w:r>
        <w:r w:rsidR="00772960">
          <w:rPr>
            <w:noProof/>
            <w:webHidden/>
          </w:rPr>
        </w:r>
        <w:r w:rsidR="00772960">
          <w:rPr>
            <w:noProof/>
            <w:webHidden/>
          </w:rPr>
          <w:fldChar w:fldCharType="separate"/>
        </w:r>
        <w:r>
          <w:rPr>
            <w:noProof/>
            <w:webHidden/>
          </w:rPr>
          <w:t>4</w:t>
        </w:r>
        <w:r w:rsidR="00772960">
          <w:rPr>
            <w:noProof/>
            <w:webHidden/>
          </w:rPr>
          <w:fldChar w:fldCharType="end"/>
        </w:r>
      </w:hyperlink>
    </w:p>
    <w:p w14:paraId="1EC64192" w14:textId="7E08DA2D"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3" w:history="1">
        <w:r w:rsidR="00772960" w:rsidRPr="00385EB2">
          <w:rPr>
            <w:rStyle w:val="Hiperpovezava"/>
            <w:noProof/>
          </w:rPr>
          <w:t>4.</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ROK IN NAČIN PREDLOŽITVE PONUDBE</w:t>
        </w:r>
        <w:r w:rsidR="00772960">
          <w:rPr>
            <w:noProof/>
            <w:webHidden/>
          </w:rPr>
          <w:tab/>
        </w:r>
        <w:r w:rsidR="00772960">
          <w:rPr>
            <w:noProof/>
            <w:webHidden/>
          </w:rPr>
          <w:fldChar w:fldCharType="begin"/>
        </w:r>
        <w:r w:rsidR="00772960">
          <w:rPr>
            <w:noProof/>
            <w:webHidden/>
          </w:rPr>
          <w:instrText xml:space="preserve"> PAGEREF _Toc144369173 \h </w:instrText>
        </w:r>
        <w:r w:rsidR="00772960">
          <w:rPr>
            <w:noProof/>
            <w:webHidden/>
          </w:rPr>
        </w:r>
        <w:r w:rsidR="00772960">
          <w:rPr>
            <w:noProof/>
            <w:webHidden/>
          </w:rPr>
          <w:fldChar w:fldCharType="separate"/>
        </w:r>
        <w:r>
          <w:rPr>
            <w:noProof/>
            <w:webHidden/>
          </w:rPr>
          <w:t>4</w:t>
        </w:r>
        <w:r w:rsidR="00772960">
          <w:rPr>
            <w:noProof/>
            <w:webHidden/>
          </w:rPr>
          <w:fldChar w:fldCharType="end"/>
        </w:r>
      </w:hyperlink>
    </w:p>
    <w:p w14:paraId="36CE47EB" w14:textId="00BB01C1"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4" w:history="1">
        <w:r w:rsidR="00772960" w:rsidRPr="00385EB2">
          <w:rPr>
            <w:rStyle w:val="Hiperpovezava"/>
            <w:noProof/>
          </w:rPr>
          <w:t>5.</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ČAS IN KRAJ ODPIRANJA PONUDB</w:t>
        </w:r>
        <w:r w:rsidR="00772960">
          <w:rPr>
            <w:noProof/>
            <w:webHidden/>
          </w:rPr>
          <w:tab/>
        </w:r>
        <w:r w:rsidR="00772960">
          <w:rPr>
            <w:noProof/>
            <w:webHidden/>
          </w:rPr>
          <w:fldChar w:fldCharType="begin"/>
        </w:r>
        <w:r w:rsidR="00772960">
          <w:rPr>
            <w:noProof/>
            <w:webHidden/>
          </w:rPr>
          <w:instrText xml:space="preserve"> PAGEREF _Toc144369174 \h </w:instrText>
        </w:r>
        <w:r w:rsidR="00772960">
          <w:rPr>
            <w:noProof/>
            <w:webHidden/>
          </w:rPr>
        </w:r>
        <w:r w:rsidR="00772960">
          <w:rPr>
            <w:noProof/>
            <w:webHidden/>
          </w:rPr>
          <w:fldChar w:fldCharType="separate"/>
        </w:r>
        <w:r>
          <w:rPr>
            <w:noProof/>
            <w:webHidden/>
          </w:rPr>
          <w:t>5</w:t>
        </w:r>
        <w:r w:rsidR="00772960">
          <w:rPr>
            <w:noProof/>
            <w:webHidden/>
          </w:rPr>
          <w:fldChar w:fldCharType="end"/>
        </w:r>
      </w:hyperlink>
    </w:p>
    <w:p w14:paraId="22A9DFF5" w14:textId="06E8EFFE"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5" w:history="1">
        <w:r w:rsidR="00772960" w:rsidRPr="00385EB2">
          <w:rPr>
            <w:rStyle w:val="Hiperpovezava"/>
            <w:noProof/>
          </w:rPr>
          <w:t>6.</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PRAVNA PODLAGA</w:t>
        </w:r>
        <w:r w:rsidR="00772960">
          <w:rPr>
            <w:noProof/>
            <w:webHidden/>
          </w:rPr>
          <w:tab/>
        </w:r>
        <w:r w:rsidR="00772960">
          <w:rPr>
            <w:noProof/>
            <w:webHidden/>
          </w:rPr>
          <w:fldChar w:fldCharType="begin"/>
        </w:r>
        <w:r w:rsidR="00772960">
          <w:rPr>
            <w:noProof/>
            <w:webHidden/>
          </w:rPr>
          <w:instrText xml:space="preserve"> PAGEREF _Toc144369175 \h </w:instrText>
        </w:r>
        <w:r w:rsidR="00772960">
          <w:rPr>
            <w:noProof/>
            <w:webHidden/>
          </w:rPr>
        </w:r>
        <w:r w:rsidR="00772960">
          <w:rPr>
            <w:noProof/>
            <w:webHidden/>
          </w:rPr>
          <w:fldChar w:fldCharType="separate"/>
        </w:r>
        <w:r>
          <w:rPr>
            <w:noProof/>
            <w:webHidden/>
          </w:rPr>
          <w:t>5</w:t>
        </w:r>
        <w:r w:rsidR="00772960">
          <w:rPr>
            <w:noProof/>
            <w:webHidden/>
          </w:rPr>
          <w:fldChar w:fldCharType="end"/>
        </w:r>
      </w:hyperlink>
    </w:p>
    <w:p w14:paraId="6A018ED2" w14:textId="3AAE1353"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76" w:history="1">
        <w:r w:rsidR="00772960" w:rsidRPr="00385EB2">
          <w:rPr>
            <w:rStyle w:val="Hiperpovezava"/>
            <w:noProof/>
          </w:rPr>
          <w:t>7.</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TEMELJNA PRAVILA ZA DOSTOP, OBVESTILA IN POJASNILA V ZVEZI Z RAZPISNO DOKUMENTACIJO</w:t>
        </w:r>
        <w:r w:rsidR="00772960">
          <w:rPr>
            <w:noProof/>
            <w:webHidden/>
          </w:rPr>
          <w:tab/>
        </w:r>
        <w:r w:rsidR="00772960">
          <w:rPr>
            <w:noProof/>
            <w:webHidden/>
          </w:rPr>
          <w:fldChar w:fldCharType="begin"/>
        </w:r>
        <w:r w:rsidR="00772960">
          <w:rPr>
            <w:noProof/>
            <w:webHidden/>
          </w:rPr>
          <w:instrText xml:space="preserve"> PAGEREF _Toc144369176 \h </w:instrText>
        </w:r>
        <w:r w:rsidR="00772960">
          <w:rPr>
            <w:noProof/>
            <w:webHidden/>
          </w:rPr>
        </w:r>
        <w:r w:rsidR="00772960">
          <w:rPr>
            <w:noProof/>
            <w:webHidden/>
          </w:rPr>
          <w:fldChar w:fldCharType="separate"/>
        </w:r>
        <w:r>
          <w:rPr>
            <w:noProof/>
            <w:webHidden/>
          </w:rPr>
          <w:t>5</w:t>
        </w:r>
        <w:r w:rsidR="00772960">
          <w:rPr>
            <w:noProof/>
            <w:webHidden/>
          </w:rPr>
          <w:fldChar w:fldCharType="end"/>
        </w:r>
      </w:hyperlink>
    </w:p>
    <w:p w14:paraId="58D0FFCE" w14:textId="78217F83"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77" w:history="1">
        <w:r w:rsidR="00772960" w:rsidRPr="00385EB2">
          <w:rPr>
            <w:rStyle w:val="Hiperpovezava"/>
            <w:noProof/>
          </w:rPr>
          <w:t>7.1</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Dostop do razpisne dokumentacije</w:t>
        </w:r>
        <w:r w:rsidR="00772960">
          <w:rPr>
            <w:noProof/>
            <w:webHidden/>
          </w:rPr>
          <w:tab/>
        </w:r>
        <w:r w:rsidR="00772960">
          <w:rPr>
            <w:noProof/>
            <w:webHidden/>
          </w:rPr>
          <w:fldChar w:fldCharType="begin"/>
        </w:r>
        <w:r w:rsidR="00772960">
          <w:rPr>
            <w:noProof/>
            <w:webHidden/>
          </w:rPr>
          <w:instrText xml:space="preserve"> PAGEREF _Toc144369177 \h </w:instrText>
        </w:r>
        <w:r w:rsidR="00772960">
          <w:rPr>
            <w:noProof/>
            <w:webHidden/>
          </w:rPr>
        </w:r>
        <w:r w:rsidR="00772960">
          <w:rPr>
            <w:noProof/>
            <w:webHidden/>
          </w:rPr>
          <w:fldChar w:fldCharType="separate"/>
        </w:r>
        <w:r>
          <w:rPr>
            <w:noProof/>
            <w:webHidden/>
          </w:rPr>
          <w:t>5</w:t>
        </w:r>
        <w:r w:rsidR="00772960">
          <w:rPr>
            <w:noProof/>
            <w:webHidden/>
          </w:rPr>
          <w:fldChar w:fldCharType="end"/>
        </w:r>
      </w:hyperlink>
    </w:p>
    <w:p w14:paraId="64F262CB" w14:textId="1B773772"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78" w:history="1">
        <w:r w:rsidR="00772960" w:rsidRPr="00385EB2">
          <w:rPr>
            <w:rStyle w:val="Hiperpovezava"/>
            <w:noProof/>
          </w:rPr>
          <w:t>7.2</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Obvestila in pojasnila v zvezi z razpisno dokumentacijo</w:t>
        </w:r>
        <w:r w:rsidR="00772960">
          <w:rPr>
            <w:noProof/>
            <w:webHidden/>
          </w:rPr>
          <w:tab/>
        </w:r>
        <w:r w:rsidR="00772960">
          <w:rPr>
            <w:noProof/>
            <w:webHidden/>
          </w:rPr>
          <w:fldChar w:fldCharType="begin"/>
        </w:r>
        <w:r w:rsidR="00772960">
          <w:rPr>
            <w:noProof/>
            <w:webHidden/>
          </w:rPr>
          <w:instrText xml:space="preserve"> PAGEREF _Toc144369178 \h </w:instrText>
        </w:r>
        <w:r w:rsidR="00772960">
          <w:rPr>
            <w:noProof/>
            <w:webHidden/>
          </w:rPr>
        </w:r>
        <w:r w:rsidR="00772960">
          <w:rPr>
            <w:noProof/>
            <w:webHidden/>
          </w:rPr>
          <w:fldChar w:fldCharType="separate"/>
        </w:r>
        <w:r>
          <w:rPr>
            <w:noProof/>
            <w:webHidden/>
          </w:rPr>
          <w:t>5</w:t>
        </w:r>
        <w:r w:rsidR="00772960">
          <w:rPr>
            <w:noProof/>
            <w:webHidden/>
          </w:rPr>
          <w:fldChar w:fldCharType="end"/>
        </w:r>
      </w:hyperlink>
    </w:p>
    <w:p w14:paraId="41C4E13C" w14:textId="7E89AC20"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79" w:history="1">
        <w:r w:rsidR="00772960" w:rsidRPr="00385EB2">
          <w:rPr>
            <w:rStyle w:val="Hiperpovezava"/>
            <w:noProof/>
          </w:rPr>
          <w:t>7.3</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Zaupnost podatkov in postopka</w:t>
        </w:r>
        <w:r w:rsidR="00772960">
          <w:rPr>
            <w:noProof/>
            <w:webHidden/>
          </w:rPr>
          <w:tab/>
        </w:r>
        <w:r w:rsidR="00772960">
          <w:rPr>
            <w:noProof/>
            <w:webHidden/>
          </w:rPr>
          <w:fldChar w:fldCharType="begin"/>
        </w:r>
        <w:r w:rsidR="00772960">
          <w:rPr>
            <w:noProof/>
            <w:webHidden/>
          </w:rPr>
          <w:instrText xml:space="preserve"> PAGEREF _Toc144369179 \h </w:instrText>
        </w:r>
        <w:r w:rsidR="00772960">
          <w:rPr>
            <w:noProof/>
            <w:webHidden/>
          </w:rPr>
        </w:r>
        <w:r w:rsidR="00772960">
          <w:rPr>
            <w:noProof/>
            <w:webHidden/>
          </w:rPr>
          <w:fldChar w:fldCharType="separate"/>
        </w:r>
        <w:r>
          <w:rPr>
            <w:noProof/>
            <w:webHidden/>
          </w:rPr>
          <w:t>5</w:t>
        </w:r>
        <w:r w:rsidR="00772960">
          <w:rPr>
            <w:noProof/>
            <w:webHidden/>
          </w:rPr>
          <w:fldChar w:fldCharType="end"/>
        </w:r>
      </w:hyperlink>
    </w:p>
    <w:p w14:paraId="39018C52" w14:textId="66130AC2"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80" w:history="1">
        <w:r w:rsidR="00772960" w:rsidRPr="00385EB2">
          <w:rPr>
            <w:rStyle w:val="Hiperpovezava"/>
            <w:noProof/>
          </w:rPr>
          <w:t>8.</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UGOTAVLJANJE SPOSOBNOSTI</w:t>
        </w:r>
        <w:r w:rsidR="00772960">
          <w:rPr>
            <w:noProof/>
            <w:webHidden/>
          </w:rPr>
          <w:tab/>
        </w:r>
        <w:r w:rsidR="00772960">
          <w:rPr>
            <w:noProof/>
            <w:webHidden/>
          </w:rPr>
          <w:fldChar w:fldCharType="begin"/>
        </w:r>
        <w:r w:rsidR="00772960">
          <w:rPr>
            <w:noProof/>
            <w:webHidden/>
          </w:rPr>
          <w:instrText xml:space="preserve"> PAGEREF _Toc144369180 \h </w:instrText>
        </w:r>
        <w:r w:rsidR="00772960">
          <w:rPr>
            <w:noProof/>
            <w:webHidden/>
          </w:rPr>
        </w:r>
        <w:r w:rsidR="00772960">
          <w:rPr>
            <w:noProof/>
            <w:webHidden/>
          </w:rPr>
          <w:fldChar w:fldCharType="separate"/>
        </w:r>
        <w:r>
          <w:rPr>
            <w:noProof/>
            <w:webHidden/>
          </w:rPr>
          <w:t>6</w:t>
        </w:r>
        <w:r w:rsidR="00772960">
          <w:rPr>
            <w:noProof/>
            <w:webHidden/>
          </w:rPr>
          <w:fldChar w:fldCharType="end"/>
        </w:r>
      </w:hyperlink>
    </w:p>
    <w:p w14:paraId="0B70F13F" w14:textId="60148F88"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81" w:history="1">
        <w:r w:rsidR="00772960" w:rsidRPr="00385EB2">
          <w:rPr>
            <w:rStyle w:val="Hiperpovezava"/>
            <w:noProof/>
          </w:rPr>
          <w:t>8.1</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Ugotavljanje sposobnosti za sodelovanje v postopku oddaje javnega naročila in dokazila</w:t>
        </w:r>
        <w:r w:rsidR="00772960">
          <w:rPr>
            <w:noProof/>
            <w:webHidden/>
          </w:rPr>
          <w:tab/>
        </w:r>
        <w:r w:rsidR="00772960">
          <w:rPr>
            <w:noProof/>
            <w:webHidden/>
          </w:rPr>
          <w:fldChar w:fldCharType="begin"/>
        </w:r>
        <w:r w:rsidR="00772960">
          <w:rPr>
            <w:noProof/>
            <w:webHidden/>
          </w:rPr>
          <w:instrText xml:space="preserve"> PAGEREF _Toc144369181 \h </w:instrText>
        </w:r>
        <w:r w:rsidR="00772960">
          <w:rPr>
            <w:noProof/>
            <w:webHidden/>
          </w:rPr>
        </w:r>
        <w:r w:rsidR="00772960">
          <w:rPr>
            <w:noProof/>
            <w:webHidden/>
          </w:rPr>
          <w:fldChar w:fldCharType="separate"/>
        </w:r>
        <w:r>
          <w:rPr>
            <w:noProof/>
            <w:webHidden/>
          </w:rPr>
          <w:t>6</w:t>
        </w:r>
        <w:r w:rsidR="00772960">
          <w:rPr>
            <w:noProof/>
            <w:webHidden/>
          </w:rPr>
          <w:fldChar w:fldCharType="end"/>
        </w:r>
      </w:hyperlink>
    </w:p>
    <w:p w14:paraId="06E3ADFF" w14:textId="37F1C6E6"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82" w:history="1">
        <w:r w:rsidR="00772960" w:rsidRPr="00385EB2">
          <w:rPr>
            <w:rStyle w:val="Hiperpovezava"/>
            <w:noProof/>
          </w:rPr>
          <w:t>8.1.1</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Razlogi za izključitev</w:t>
        </w:r>
        <w:r w:rsidR="00772960">
          <w:rPr>
            <w:noProof/>
            <w:webHidden/>
          </w:rPr>
          <w:tab/>
        </w:r>
        <w:r w:rsidR="00772960">
          <w:rPr>
            <w:noProof/>
            <w:webHidden/>
          </w:rPr>
          <w:fldChar w:fldCharType="begin"/>
        </w:r>
        <w:r w:rsidR="00772960">
          <w:rPr>
            <w:noProof/>
            <w:webHidden/>
          </w:rPr>
          <w:instrText xml:space="preserve"> PAGEREF _Toc144369182 \h </w:instrText>
        </w:r>
        <w:r w:rsidR="00772960">
          <w:rPr>
            <w:noProof/>
            <w:webHidden/>
          </w:rPr>
        </w:r>
        <w:r w:rsidR="00772960">
          <w:rPr>
            <w:noProof/>
            <w:webHidden/>
          </w:rPr>
          <w:fldChar w:fldCharType="separate"/>
        </w:r>
        <w:r>
          <w:rPr>
            <w:noProof/>
            <w:webHidden/>
          </w:rPr>
          <w:t>6</w:t>
        </w:r>
        <w:r w:rsidR="00772960">
          <w:rPr>
            <w:noProof/>
            <w:webHidden/>
          </w:rPr>
          <w:fldChar w:fldCharType="end"/>
        </w:r>
      </w:hyperlink>
    </w:p>
    <w:p w14:paraId="6796B446" w14:textId="25D3A8B2"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83" w:history="1">
        <w:r w:rsidR="00772960" w:rsidRPr="00385EB2">
          <w:rPr>
            <w:rStyle w:val="Hiperpovezava"/>
            <w:rFonts w:cs="Arial"/>
            <w:noProof/>
          </w:rPr>
          <w:t>8.1.2</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Pogoji za sodelovanje glede ustreznosti za opravljanje poklicne dejavnosti</w:t>
        </w:r>
        <w:r w:rsidR="00772960">
          <w:rPr>
            <w:noProof/>
            <w:webHidden/>
          </w:rPr>
          <w:tab/>
        </w:r>
        <w:r w:rsidR="00772960">
          <w:rPr>
            <w:noProof/>
            <w:webHidden/>
          </w:rPr>
          <w:fldChar w:fldCharType="begin"/>
        </w:r>
        <w:r w:rsidR="00772960">
          <w:rPr>
            <w:noProof/>
            <w:webHidden/>
          </w:rPr>
          <w:instrText xml:space="preserve"> PAGEREF _Toc144369183 \h </w:instrText>
        </w:r>
        <w:r w:rsidR="00772960">
          <w:rPr>
            <w:noProof/>
            <w:webHidden/>
          </w:rPr>
        </w:r>
        <w:r w:rsidR="00772960">
          <w:rPr>
            <w:noProof/>
            <w:webHidden/>
          </w:rPr>
          <w:fldChar w:fldCharType="separate"/>
        </w:r>
        <w:r>
          <w:rPr>
            <w:noProof/>
            <w:webHidden/>
          </w:rPr>
          <w:t>8</w:t>
        </w:r>
        <w:r w:rsidR="00772960">
          <w:rPr>
            <w:noProof/>
            <w:webHidden/>
          </w:rPr>
          <w:fldChar w:fldCharType="end"/>
        </w:r>
      </w:hyperlink>
    </w:p>
    <w:p w14:paraId="1B8EDAD1" w14:textId="210A6568"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84" w:history="1">
        <w:r w:rsidR="00772960" w:rsidRPr="00385EB2">
          <w:rPr>
            <w:rStyle w:val="Hiperpovezava"/>
            <w:noProof/>
          </w:rPr>
          <w:t>8.1.3</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Pogoji za sodelovanje glede tehnične in strokovne sposobnosti</w:t>
        </w:r>
        <w:r w:rsidR="00772960">
          <w:rPr>
            <w:noProof/>
            <w:webHidden/>
          </w:rPr>
          <w:tab/>
        </w:r>
        <w:r w:rsidR="00772960">
          <w:rPr>
            <w:noProof/>
            <w:webHidden/>
          </w:rPr>
          <w:fldChar w:fldCharType="begin"/>
        </w:r>
        <w:r w:rsidR="00772960">
          <w:rPr>
            <w:noProof/>
            <w:webHidden/>
          </w:rPr>
          <w:instrText xml:space="preserve"> PAGEREF _Toc144369184 \h </w:instrText>
        </w:r>
        <w:r w:rsidR="00772960">
          <w:rPr>
            <w:noProof/>
            <w:webHidden/>
          </w:rPr>
        </w:r>
        <w:r w:rsidR="00772960">
          <w:rPr>
            <w:noProof/>
            <w:webHidden/>
          </w:rPr>
          <w:fldChar w:fldCharType="separate"/>
        </w:r>
        <w:r>
          <w:rPr>
            <w:noProof/>
            <w:webHidden/>
          </w:rPr>
          <w:t>9</w:t>
        </w:r>
        <w:r w:rsidR="00772960">
          <w:rPr>
            <w:noProof/>
            <w:webHidden/>
          </w:rPr>
          <w:fldChar w:fldCharType="end"/>
        </w:r>
      </w:hyperlink>
    </w:p>
    <w:p w14:paraId="526D414B" w14:textId="1F8BCC0C" w:rsidR="00772960" w:rsidRDefault="00A95B8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85" w:history="1">
        <w:r w:rsidR="00772960" w:rsidRPr="00385EB2">
          <w:rPr>
            <w:rStyle w:val="Hiperpovezava"/>
            <w:noProof/>
          </w:rPr>
          <w:t>9.</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MERILA</w:t>
        </w:r>
        <w:r w:rsidR="00772960">
          <w:rPr>
            <w:noProof/>
            <w:webHidden/>
          </w:rPr>
          <w:tab/>
        </w:r>
        <w:r w:rsidR="00772960">
          <w:rPr>
            <w:noProof/>
            <w:webHidden/>
          </w:rPr>
          <w:fldChar w:fldCharType="begin"/>
        </w:r>
        <w:r w:rsidR="00772960">
          <w:rPr>
            <w:noProof/>
            <w:webHidden/>
          </w:rPr>
          <w:instrText xml:space="preserve"> PAGEREF _Toc144369185 \h </w:instrText>
        </w:r>
        <w:r w:rsidR="00772960">
          <w:rPr>
            <w:noProof/>
            <w:webHidden/>
          </w:rPr>
        </w:r>
        <w:r w:rsidR="00772960">
          <w:rPr>
            <w:noProof/>
            <w:webHidden/>
          </w:rPr>
          <w:fldChar w:fldCharType="separate"/>
        </w:r>
        <w:r>
          <w:rPr>
            <w:noProof/>
            <w:webHidden/>
          </w:rPr>
          <w:t>10</w:t>
        </w:r>
        <w:r w:rsidR="00772960">
          <w:rPr>
            <w:noProof/>
            <w:webHidden/>
          </w:rPr>
          <w:fldChar w:fldCharType="end"/>
        </w:r>
      </w:hyperlink>
    </w:p>
    <w:p w14:paraId="446EAB05" w14:textId="485907FF" w:rsidR="00772960" w:rsidRDefault="00A95B8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186" w:history="1">
        <w:r w:rsidR="00772960" w:rsidRPr="00385EB2">
          <w:rPr>
            <w:rStyle w:val="Hiperpovezava"/>
            <w:noProof/>
          </w:rPr>
          <w:t>10.</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PONUDBA</w:t>
        </w:r>
        <w:r w:rsidR="00772960">
          <w:rPr>
            <w:noProof/>
            <w:webHidden/>
          </w:rPr>
          <w:tab/>
        </w:r>
        <w:r w:rsidR="00772960">
          <w:rPr>
            <w:noProof/>
            <w:webHidden/>
          </w:rPr>
          <w:fldChar w:fldCharType="begin"/>
        </w:r>
        <w:r w:rsidR="00772960">
          <w:rPr>
            <w:noProof/>
            <w:webHidden/>
          </w:rPr>
          <w:instrText xml:space="preserve"> PAGEREF _Toc144369186 \h </w:instrText>
        </w:r>
        <w:r w:rsidR="00772960">
          <w:rPr>
            <w:noProof/>
            <w:webHidden/>
          </w:rPr>
        </w:r>
        <w:r w:rsidR="00772960">
          <w:rPr>
            <w:noProof/>
            <w:webHidden/>
          </w:rPr>
          <w:fldChar w:fldCharType="separate"/>
        </w:r>
        <w:r>
          <w:rPr>
            <w:noProof/>
            <w:webHidden/>
          </w:rPr>
          <w:t>10</w:t>
        </w:r>
        <w:r w:rsidR="00772960">
          <w:rPr>
            <w:noProof/>
            <w:webHidden/>
          </w:rPr>
          <w:fldChar w:fldCharType="end"/>
        </w:r>
      </w:hyperlink>
    </w:p>
    <w:p w14:paraId="64A3B14F" w14:textId="50B33949"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87" w:history="1">
        <w:r w:rsidR="00772960" w:rsidRPr="00385EB2">
          <w:rPr>
            <w:rStyle w:val="Hiperpovezava"/>
            <w:noProof/>
          </w:rPr>
          <w:t>10.1</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Ponudbena dokumentacija</w:t>
        </w:r>
        <w:r w:rsidR="00772960">
          <w:rPr>
            <w:noProof/>
            <w:webHidden/>
          </w:rPr>
          <w:tab/>
        </w:r>
        <w:r w:rsidR="00772960">
          <w:rPr>
            <w:noProof/>
            <w:webHidden/>
          </w:rPr>
          <w:fldChar w:fldCharType="begin"/>
        </w:r>
        <w:r w:rsidR="00772960">
          <w:rPr>
            <w:noProof/>
            <w:webHidden/>
          </w:rPr>
          <w:instrText xml:space="preserve"> PAGEREF _Toc144369187 \h </w:instrText>
        </w:r>
        <w:r w:rsidR="00772960">
          <w:rPr>
            <w:noProof/>
            <w:webHidden/>
          </w:rPr>
        </w:r>
        <w:r w:rsidR="00772960">
          <w:rPr>
            <w:noProof/>
            <w:webHidden/>
          </w:rPr>
          <w:fldChar w:fldCharType="separate"/>
        </w:r>
        <w:r>
          <w:rPr>
            <w:noProof/>
            <w:webHidden/>
          </w:rPr>
          <w:t>10</w:t>
        </w:r>
        <w:r w:rsidR="00772960">
          <w:rPr>
            <w:noProof/>
            <w:webHidden/>
          </w:rPr>
          <w:fldChar w:fldCharType="end"/>
        </w:r>
      </w:hyperlink>
    </w:p>
    <w:p w14:paraId="76D62360" w14:textId="328A1B6F"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88" w:history="1">
        <w:r w:rsidR="00772960" w:rsidRPr="00385EB2">
          <w:rPr>
            <w:rStyle w:val="Hiperpovezava"/>
            <w:noProof/>
          </w:rPr>
          <w:t>10.2</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Sestavljanje ponudbe</w:t>
        </w:r>
        <w:r w:rsidR="00772960">
          <w:rPr>
            <w:noProof/>
            <w:webHidden/>
          </w:rPr>
          <w:tab/>
        </w:r>
        <w:r w:rsidR="00772960">
          <w:rPr>
            <w:noProof/>
            <w:webHidden/>
          </w:rPr>
          <w:fldChar w:fldCharType="begin"/>
        </w:r>
        <w:r w:rsidR="00772960">
          <w:rPr>
            <w:noProof/>
            <w:webHidden/>
          </w:rPr>
          <w:instrText xml:space="preserve"> PAGEREF _Toc144369188 \h </w:instrText>
        </w:r>
        <w:r w:rsidR="00772960">
          <w:rPr>
            <w:noProof/>
            <w:webHidden/>
          </w:rPr>
        </w:r>
        <w:r w:rsidR="00772960">
          <w:rPr>
            <w:noProof/>
            <w:webHidden/>
          </w:rPr>
          <w:fldChar w:fldCharType="separate"/>
        </w:r>
        <w:r>
          <w:rPr>
            <w:noProof/>
            <w:webHidden/>
          </w:rPr>
          <w:t>11</w:t>
        </w:r>
        <w:r w:rsidR="00772960">
          <w:rPr>
            <w:noProof/>
            <w:webHidden/>
          </w:rPr>
          <w:fldChar w:fldCharType="end"/>
        </w:r>
      </w:hyperlink>
    </w:p>
    <w:p w14:paraId="10180780" w14:textId="1FB48EBE"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89" w:history="1">
        <w:r w:rsidR="00772960" w:rsidRPr="00385EB2">
          <w:rPr>
            <w:rStyle w:val="Hiperpovezava"/>
            <w:noProof/>
          </w:rPr>
          <w:t>10.2.1</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Dokazila o izpolnjevanju zahtev iz tehničnih specifikacij</w:t>
        </w:r>
        <w:r w:rsidR="00772960">
          <w:rPr>
            <w:noProof/>
            <w:webHidden/>
          </w:rPr>
          <w:tab/>
        </w:r>
        <w:r w:rsidR="00772960">
          <w:rPr>
            <w:noProof/>
            <w:webHidden/>
          </w:rPr>
          <w:fldChar w:fldCharType="begin"/>
        </w:r>
        <w:r w:rsidR="00772960">
          <w:rPr>
            <w:noProof/>
            <w:webHidden/>
          </w:rPr>
          <w:instrText xml:space="preserve"> PAGEREF _Toc144369189 \h </w:instrText>
        </w:r>
        <w:r w:rsidR="00772960">
          <w:rPr>
            <w:noProof/>
            <w:webHidden/>
          </w:rPr>
        </w:r>
        <w:r w:rsidR="00772960">
          <w:rPr>
            <w:noProof/>
            <w:webHidden/>
          </w:rPr>
          <w:fldChar w:fldCharType="separate"/>
        </w:r>
        <w:r>
          <w:rPr>
            <w:noProof/>
            <w:webHidden/>
          </w:rPr>
          <w:t>11</w:t>
        </w:r>
        <w:r w:rsidR="00772960">
          <w:rPr>
            <w:noProof/>
            <w:webHidden/>
          </w:rPr>
          <w:fldChar w:fldCharType="end"/>
        </w:r>
      </w:hyperlink>
    </w:p>
    <w:p w14:paraId="04E46317" w14:textId="3964781A"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0" w:history="1">
        <w:r w:rsidR="00772960" w:rsidRPr="00385EB2">
          <w:rPr>
            <w:rStyle w:val="Hiperpovezava"/>
            <w:noProof/>
          </w:rPr>
          <w:t>10.2.2</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Obrazec »ESPD« za vse gospodarske subjekte</w:t>
        </w:r>
        <w:r w:rsidR="00772960">
          <w:rPr>
            <w:noProof/>
            <w:webHidden/>
          </w:rPr>
          <w:tab/>
        </w:r>
        <w:r w:rsidR="00772960">
          <w:rPr>
            <w:noProof/>
            <w:webHidden/>
          </w:rPr>
          <w:fldChar w:fldCharType="begin"/>
        </w:r>
        <w:r w:rsidR="00772960">
          <w:rPr>
            <w:noProof/>
            <w:webHidden/>
          </w:rPr>
          <w:instrText xml:space="preserve"> PAGEREF _Toc144369190 \h </w:instrText>
        </w:r>
        <w:r w:rsidR="00772960">
          <w:rPr>
            <w:noProof/>
            <w:webHidden/>
          </w:rPr>
        </w:r>
        <w:r w:rsidR="00772960">
          <w:rPr>
            <w:noProof/>
            <w:webHidden/>
          </w:rPr>
          <w:fldChar w:fldCharType="separate"/>
        </w:r>
        <w:r>
          <w:rPr>
            <w:noProof/>
            <w:webHidden/>
          </w:rPr>
          <w:t>11</w:t>
        </w:r>
        <w:r w:rsidR="00772960">
          <w:rPr>
            <w:noProof/>
            <w:webHidden/>
          </w:rPr>
          <w:fldChar w:fldCharType="end"/>
        </w:r>
      </w:hyperlink>
    </w:p>
    <w:p w14:paraId="48BA1590" w14:textId="3293CB16"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1" w:history="1">
        <w:r w:rsidR="00772960" w:rsidRPr="00385EB2">
          <w:rPr>
            <w:rStyle w:val="Hiperpovezava"/>
            <w:noProof/>
          </w:rPr>
          <w:t>10.2.3</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Obrazec »Predračun«</w:t>
        </w:r>
        <w:r w:rsidR="00772960">
          <w:rPr>
            <w:noProof/>
            <w:webHidden/>
          </w:rPr>
          <w:tab/>
        </w:r>
        <w:r w:rsidR="00772960">
          <w:rPr>
            <w:noProof/>
            <w:webHidden/>
          </w:rPr>
          <w:fldChar w:fldCharType="begin"/>
        </w:r>
        <w:r w:rsidR="00772960">
          <w:rPr>
            <w:noProof/>
            <w:webHidden/>
          </w:rPr>
          <w:instrText xml:space="preserve"> PAGEREF _Toc144369191 \h </w:instrText>
        </w:r>
        <w:r w:rsidR="00772960">
          <w:rPr>
            <w:noProof/>
            <w:webHidden/>
          </w:rPr>
        </w:r>
        <w:r w:rsidR="00772960">
          <w:rPr>
            <w:noProof/>
            <w:webHidden/>
          </w:rPr>
          <w:fldChar w:fldCharType="separate"/>
        </w:r>
        <w:r>
          <w:rPr>
            <w:noProof/>
            <w:webHidden/>
          </w:rPr>
          <w:t>11</w:t>
        </w:r>
        <w:r w:rsidR="00772960">
          <w:rPr>
            <w:noProof/>
            <w:webHidden/>
          </w:rPr>
          <w:fldChar w:fldCharType="end"/>
        </w:r>
      </w:hyperlink>
    </w:p>
    <w:p w14:paraId="25DA1599" w14:textId="1D26D46A"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2" w:history="1">
        <w:r w:rsidR="00772960" w:rsidRPr="00385EB2">
          <w:rPr>
            <w:rStyle w:val="Hiperpovezava"/>
            <w:noProof/>
          </w:rPr>
          <w:t>10.2.4</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Zavarovanje za resnost ponudbe</w:t>
        </w:r>
        <w:r w:rsidR="00772960">
          <w:rPr>
            <w:noProof/>
            <w:webHidden/>
          </w:rPr>
          <w:tab/>
        </w:r>
        <w:r w:rsidR="00772960">
          <w:rPr>
            <w:noProof/>
            <w:webHidden/>
          </w:rPr>
          <w:fldChar w:fldCharType="begin"/>
        </w:r>
        <w:r w:rsidR="00772960">
          <w:rPr>
            <w:noProof/>
            <w:webHidden/>
          </w:rPr>
          <w:instrText xml:space="preserve"> PAGEREF _Toc144369192 \h </w:instrText>
        </w:r>
        <w:r w:rsidR="00772960">
          <w:rPr>
            <w:noProof/>
            <w:webHidden/>
          </w:rPr>
        </w:r>
        <w:r w:rsidR="00772960">
          <w:rPr>
            <w:noProof/>
            <w:webHidden/>
          </w:rPr>
          <w:fldChar w:fldCharType="separate"/>
        </w:r>
        <w:r>
          <w:rPr>
            <w:noProof/>
            <w:webHidden/>
          </w:rPr>
          <w:t>12</w:t>
        </w:r>
        <w:r w:rsidR="00772960">
          <w:rPr>
            <w:noProof/>
            <w:webHidden/>
          </w:rPr>
          <w:fldChar w:fldCharType="end"/>
        </w:r>
      </w:hyperlink>
    </w:p>
    <w:p w14:paraId="3A7B51B8" w14:textId="7130F67C" w:rsidR="00772960" w:rsidRDefault="00A95B82">
      <w:pPr>
        <w:pStyle w:val="Kazalovsebine4"/>
        <w:tabs>
          <w:tab w:val="left" w:pos="1600"/>
          <w:tab w:val="right" w:leader="dot" w:pos="9060"/>
        </w:tabs>
        <w:rPr>
          <w:rFonts w:asciiTheme="minorHAnsi" w:eastAsiaTheme="minorEastAsia" w:hAnsiTheme="minorHAnsi" w:cstheme="minorBidi"/>
          <w:b w:val="0"/>
          <w:noProof/>
          <w:kern w:val="2"/>
          <w:sz w:val="22"/>
          <w:szCs w:val="22"/>
          <w:lang w:eastAsia="sl-SI"/>
          <w14:ligatures w14:val="standardContextual"/>
        </w:rPr>
      </w:pPr>
      <w:hyperlink w:anchor="_Toc144369193" w:history="1">
        <w:r w:rsidR="00772960" w:rsidRPr="00385EB2">
          <w:rPr>
            <w:rStyle w:val="Hiperpovezava"/>
            <w:noProof/>
          </w:rPr>
          <w:t>10.2.4.1</w:t>
        </w:r>
        <w:r w:rsidR="00772960">
          <w:rPr>
            <w:rFonts w:asciiTheme="minorHAnsi" w:eastAsiaTheme="minorEastAsia" w:hAnsiTheme="minorHAnsi" w:cstheme="minorBidi"/>
            <w:b w:val="0"/>
            <w:noProof/>
            <w:kern w:val="2"/>
            <w:sz w:val="22"/>
            <w:szCs w:val="22"/>
            <w:lang w:eastAsia="sl-SI"/>
            <w14:ligatures w14:val="standardContextual"/>
          </w:rPr>
          <w:tab/>
        </w:r>
        <w:r w:rsidR="00772960" w:rsidRPr="00385EB2">
          <w:rPr>
            <w:rStyle w:val="Hiperpovezava"/>
            <w:noProof/>
          </w:rPr>
          <w:t>Zavarovanje za dobro izvedbo pogodbenih obveznosti</w:t>
        </w:r>
        <w:r w:rsidR="00772960">
          <w:rPr>
            <w:noProof/>
            <w:webHidden/>
          </w:rPr>
          <w:tab/>
        </w:r>
        <w:r w:rsidR="00772960">
          <w:rPr>
            <w:noProof/>
            <w:webHidden/>
          </w:rPr>
          <w:fldChar w:fldCharType="begin"/>
        </w:r>
        <w:r w:rsidR="00772960">
          <w:rPr>
            <w:noProof/>
            <w:webHidden/>
          </w:rPr>
          <w:instrText xml:space="preserve"> PAGEREF _Toc144369193 \h </w:instrText>
        </w:r>
        <w:r w:rsidR="00772960">
          <w:rPr>
            <w:noProof/>
            <w:webHidden/>
          </w:rPr>
        </w:r>
        <w:r w:rsidR="00772960">
          <w:rPr>
            <w:noProof/>
            <w:webHidden/>
          </w:rPr>
          <w:fldChar w:fldCharType="separate"/>
        </w:r>
        <w:r>
          <w:rPr>
            <w:noProof/>
            <w:webHidden/>
          </w:rPr>
          <w:t>13</w:t>
        </w:r>
        <w:r w:rsidR="00772960">
          <w:rPr>
            <w:noProof/>
            <w:webHidden/>
          </w:rPr>
          <w:fldChar w:fldCharType="end"/>
        </w:r>
      </w:hyperlink>
    </w:p>
    <w:p w14:paraId="27FAD018" w14:textId="34DF2E72" w:rsidR="00772960" w:rsidRDefault="00A95B8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369194" w:history="1">
        <w:r w:rsidR="00772960" w:rsidRPr="00385EB2">
          <w:rPr>
            <w:rStyle w:val="Hiperpovezava"/>
            <w:noProof/>
          </w:rPr>
          <w:t>10.3</w:t>
        </w:r>
        <w:r w:rsidR="00772960">
          <w:rPr>
            <w:rFonts w:asciiTheme="minorHAnsi" w:eastAsiaTheme="minorEastAsia" w:hAnsiTheme="minorHAnsi" w:cstheme="minorBidi"/>
            <w:smallCaps w:val="0"/>
            <w:noProof/>
            <w:kern w:val="2"/>
            <w:sz w:val="22"/>
            <w:szCs w:val="22"/>
            <w:lang w:eastAsia="sl-SI"/>
            <w14:ligatures w14:val="standardContextual"/>
          </w:rPr>
          <w:tab/>
        </w:r>
        <w:r w:rsidR="00772960" w:rsidRPr="00385EB2">
          <w:rPr>
            <w:rStyle w:val="Hiperpovezava"/>
            <w:noProof/>
          </w:rPr>
          <w:t>Druga določila za pripravo ponudbe</w:t>
        </w:r>
        <w:r w:rsidR="00772960">
          <w:rPr>
            <w:noProof/>
            <w:webHidden/>
          </w:rPr>
          <w:tab/>
        </w:r>
        <w:r w:rsidR="00772960">
          <w:rPr>
            <w:noProof/>
            <w:webHidden/>
          </w:rPr>
          <w:fldChar w:fldCharType="begin"/>
        </w:r>
        <w:r w:rsidR="00772960">
          <w:rPr>
            <w:noProof/>
            <w:webHidden/>
          </w:rPr>
          <w:instrText xml:space="preserve"> PAGEREF _Toc144369194 \h </w:instrText>
        </w:r>
        <w:r w:rsidR="00772960">
          <w:rPr>
            <w:noProof/>
            <w:webHidden/>
          </w:rPr>
        </w:r>
        <w:r w:rsidR="00772960">
          <w:rPr>
            <w:noProof/>
            <w:webHidden/>
          </w:rPr>
          <w:fldChar w:fldCharType="separate"/>
        </w:r>
        <w:r>
          <w:rPr>
            <w:noProof/>
            <w:webHidden/>
          </w:rPr>
          <w:t>13</w:t>
        </w:r>
        <w:r w:rsidR="00772960">
          <w:rPr>
            <w:noProof/>
            <w:webHidden/>
          </w:rPr>
          <w:fldChar w:fldCharType="end"/>
        </w:r>
      </w:hyperlink>
    </w:p>
    <w:p w14:paraId="5C0DF0CC" w14:textId="7FF5080B"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5" w:history="1">
        <w:r w:rsidR="00772960" w:rsidRPr="00385EB2">
          <w:rPr>
            <w:rStyle w:val="Hiperpovezava"/>
            <w:noProof/>
          </w:rPr>
          <w:t>10.3.1</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Skupna ponudba</w:t>
        </w:r>
        <w:r w:rsidR="00772960">
          <w:rPr>
            <w:noProof/>
            <w:webHidden/>
          </w:rPr>
          <w:tab/>
        </w:r>
        <w:r w:rsidR="00772960">
          <w:rPr>
            <w:noProof/>
            <w:webHidden/>
          </w:rPr>
          <w:fldChar w:fldCharType="begin"/>
        </w:r>
        <w:r w:rsidR="00772960">
          <w:rPr>
            <w:noProof/>
            <w:webHidden/>
          </w:rPr>
          <w:instrText xml:space="preserve"> PAGEREF _Toc144369195 \h </w:instrText>
        </w:r>
        <w:r w:rsidR="00772960">
          <w:rPr>
            <w:noProof/>
            <w:webHidden/>
          </w:rPr>
        </w:r>
        <w:r w:rsidR="00772960">
          <w:rPr>
            <w:noProof/>
            <w:webHidden/>
          </w:rPr>
          <w:fldChar w:fldCharType="separate"/>
        </w:r>
        <w:r>
          <w:rPr>
            <w:noProof/>
            <w:webHidden/>
          </w:rPr>
          <w:t>13</w:t>
        </w:r>
        <w:r w:rsidR="00772960">
          <w:rPr>
            <w:noProof/>
            <w:webHidden/>
          </w:rPr>
          <w:fldChar w:fldCharType="end"/>
        </w:r>
      </w:hyperlink>
    </w:p>
    <w:p w14:paraId="1DDBB846" w14:textId="6F1A3184"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6" w:history="1">
        <w:r w:rsidR="00772960" w:rsidRPr="00385EB2">
          <w:rPr>
            <w:rStyle w:val="Hiperpovezava"/>
            <w:noProof/>
          </w:rPr>
          <w:t>10.3.2</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Ponudba s podizvajalci</w:t>
        </w:r>
        <w:r w:rsidR="00772960">
          <w:rPr>
            <w:noProof/>
            <w:webHidden/>
          </w:rPr>
          <w:tab/>
        </w:r>
        <w:r w:rsidR="00772960">
          <w:rPr>
            <w:noProof/>
            <w:webHidden/>
          </w:rPr>
          <w:fldChar w:fldCharType="begin"/>
        </w:r>
        <w:r w:rsidR="00772960">
          <w:rPr>
            <w:noProof/>
            <w:webHidden/>
          </w:rPr>
          <w:instrText xml:space="preserve"> PAGEREF _Toc144369196 \h </w:instrText>
        </w:r>
        <w:r w:rsidR="00772960">
          <w:rPr>
            <w:noProof/>
            <w:webHidden/>
          </w:rPr>
        </w:r>
        <w:r w:rsidR="00772960">
          <w:rPr>
            <w:noProof/>
            <w:webHidden/>
          </w:rPr>
          <w:fldChar w:fldCharType="separate"/>
        </w:r>
        <w:r>
          <w:rPr>
            <w:noProof/>
            <w:webHidden/>
          </w:rPr>
          <w:t>14</w:t>
        </w:r>
        <w:r w:rsidR="00772960">
          <w:rPr>
            <w:noProof/>
            <w:webHidden/>
          </w:rPr>
          <w:fldChar w:fldCharType="end"/>
        </w:r>
      </w:hyperlink>
    </w:p>
    <w:p w14:paraId="11391A11" w14:textId="7509EA08"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7" w:history="1">
        <w:r w:rsidR="00772960" w:rsidRPr="00385EB2">
          <w:rPr>
            <w:rStyle w:val="Hiperpovezava"/>
            <w:noProof/>
          </w:rPr>
          <w:t>10.3.3</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Variantne ponudbe</w:t>
        </w:r>
        <w:r w:rsidR="00772960">
          <w:rPr>
            <w:noProof/>
            <w:webHidden/>
          </w:rPr>
          <w:tab/>
        </w:r>
        <w:r w:rsidR="00772960">
          <w:rPr>
            <w:noProof/>
            <w:webHidden/>
          </w:rPr>
          <w:fldChar w:fldCharType="begin"/>
        </w:r>
        <w:r w:rsidR="00772960">
          <w:rPr>
            <w:noProof/>
            <w:webHidden/>
          </w:rPr>
          <w:instrText xml:space="preserve"> PAGEREF _Toc144369197 \h </w:instrText>
        </w:r>
        <w:r w:rsidR="00772960">
          <w:rPr>
            <w:noProof/>
            <w:webHidden/>
          </w:rPr>
        </w:r>
        <w:r w:rsidR="00772960">
          <w:rPr>
            <w:noProof/>
            <w:webHidden/>
          </w:rPr>
          <w:fldChar w:fldCharType="separate"/>
        </w:r>
        <w:r>
          <w:rPr>
            <w:noProof/>
            <w:webHidden/>
          </w:rPr>
          <w:t>15</w:t>
        </w:r>
        <w:r w:rsidR="00772960">
          <w:rPr>
            <w:noProof/>
            <w:webHidden/>
          </w:rPr>
          <w:fldChar w:fldCharType="end"/>
        </w:r>
      </w:hyperlink>
    </w:p>
    <w:p w14:paraId="56A9C056" w14:textId="58395AC7"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8" w:history="1">
        <w:r w:rsidR="00772960" w:rsidRPr="00385EB2">
          <w:rPr>
            <w:rStyle w:val="Hiperpovezava"/>
            <w:noProof/>
          </w:rPr>
          <w:t>10.3.4</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Jezik ponudbe</w:t>
        </w:r>
        <w:r w:rsidR="00772960">
          <w:rPr>
            <w:noProof/>
            <w:webHidden/>
          </w:rPr>
          <w:tab/>
        </w:r>
        <w:r w:rsidR="00772960">
          <w:rPr>
            <w:noProof/>
            <w:webHidden/>
          </w:rPr>
          <w:fldChar w:fldCharType="begin"/>
        </w:r>
        <w:r w:rsidR="00772960">
          <w:rPr>
            <w:noProof/>
            <w:webHidden/>
          </w:rPr>
          <w:instrText xml:space="preserve"> PAGEREF _Toc144369198 \h </w:instrText>
        </w:r>
        <w:r w:rsidR="00772960">
          <w:rPr>
            <w:noProof/>
            <w:webHidden/>
          </w:rPr>
        </w:r>
        <w:r w:rsidR="00772960">
          <w:rPr>
            <w:noProof/>
            <w:webHidden/>
          </w:rPr>
          <w:fldChar w:fldCharType="separate"/>
        </w:r>
        <w:r>
          <w:rPr>
            <w:noProof/>
            <w:webHidden/>
          </w:rPr>
          <w:t>15</w:t>
        </w:r>
        <w:r w:rsidR="00772960">
          <w:rPr>
            <w:noProof/>
            <w:webHidden/>
          </w:rPr>
          <w:fldChar w:fldCharType="end"/>
        </w:r>
      </w:hyperlink>
    </w:p>
    <w:p w14:paraId="49448BFE" w14:textId="10CDB8F3"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199" w:history="1">
        <w:r w:rsidR="00772960" w:rsidRPr="00385EB2">
          <w:rPr>
            <w:rStyle w:val="Hiperpovezava"/>
            <w:noProof/>
          </w:rPr>
          <w:t>10.3.5</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Priprava in oddaja ponudbe v sistemu e-JN</w:t>
        </w:r>
        <w:r w:rsidR="00772960">
          <w:rPr>
            <w:noProof/>
            <w:webHidden/>
          </w:rPr>
          <w:tab/>
        </w:r>
        <w:r w:rsidR="00772960">
          <w:rPr>
            <w:noProof/>
            <w:webHidden/>
          </w:rPr>
          <w:fldChar w:fldCharType="begin"/>
        </w:r>
        <w:r w:rsidR="00772960">
          <w:rPr>
            <w:noProof/>
            <w:webHidden/>
          </w:rPr>
          <w:instrText xml:space="preserve"> PAGEREF _Toc144369199 \h </w:instrText>
        </w:r>
        <w:r w:rsidR="00772960">
          <w:rPr>
            <w:noProof/>
            <w:webHidden/>
          </w:rPr>
        </w:r>
        <w:r w:rsidR="00772960">
          <w:rPr>
            <w:noProof/>
            <w:webHidden/>
          </w:rPr>
          <w:fldChar w:fldCharType="separate"/>
        </w:r>
        <w:r>
          <w:rPr>
            <w:noProof/>
            <w:webHidden/>
          </w:rPr>
          <w:t>15</w:t>
        </w:r>
        <w:r w:rsidR="00772960">
          <w:rPr>
            <w:noProof/>
            <w:webHidden/>
          </w:rPr>
          <w:fldChar w:fldCharType="end"/>
        </w:r>
      </w:hyperlink>
    </w:p>
    <w:p w14:paraId="65BB6690" w14:textId="22FA0447"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200" w:history="1">
        <w:r w:rsidR="00772960" w:rsidRPr="00385EB2">
          <w:rPr>
            <w:rStyle w:val="Hiperpovezava"/>
            <w:noProof/>
          </w:rPr>
          <w:t>10.3.6</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Veljavnost ponudbe</w:t>
        </w:r>
        <w:r w:rsidR="00772960">
          <w:rPr>
            <w:noProof/>
            <w:webHidden/>
          </w:rPr>
          <w:tab/>
        </w:r>
        <w:r w:rsidR="00772960">
          <w:rPr>
            <w:noProof/>
            <w:webHidden/>
          </w:rPr>
          <w:fldChar w:fldCharType="begin"/>
        </w:r>
        <w:r w:rsidR="00772960">
          <w:rPr>
            <w:noProof/>
            <w:webHidden/>
          </w:rPr>
          <w:instrText xml:space="preserve"> PAGEREF _Toc144369200 \h </w:instrText>
        </w:r>
        <w:r w:rsidR="00772960">
          <w:rPr>
            <w:noProof/>
            <w:webHidden/>
          </w:rPr>
        </w:r>
        <w:r w:rsidR="00772960">
          <w:rPr>
            <w:noProof/>
            <w:webHidden/>
          </w:rPr>
          <w:fldChar w:fldCharType="separate"/>
        </w:r>
        <w:r>
          <w:rPr>
            <w:noProof/>
            <w:webHidden/>
          </w:rPr>
          <w:t>15</w:t>
        </w:r>
        <w:r w:rsidR="00772960">
          <w:rPr>
            <w:noProof/>
            <w:webHidden/>
          </w:rPr>
          <w:fldChar w:fldCharType="end"/>
        </w:r>
      </w:hyperlink>
    </w:p>
    <w:p w14:paraId="615A939A" w14:textId="708C09EF"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201" w:history="1">
        <w:r w:rsidR="00772960" w:rsidRPr="00385EB2">
          <w:rPr>
            <w:rStyle w:val="Hiperpovezava"/>
            <w:noProof/>
          </w:rPr>
          <w:t>10.3.7</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Stroški ponudbe</w:t>
        </w:r>
        <w:r w:rsidR="00772960">
          <w:rPr>
            <w:noProof/>
            <w:webHidden/>
          </w:rPr>
          <w:tab/>
        </w:r>
        <w:r w:rsidR="00772960">
          <w:rPr>
            <w:noProof/>
            <w:webHidden/>
          </w:rPr>
          <w:fldChar w:fldCharType="begin"/>
        </w:r>
        <w:r w:rsidR="00772960">
          <w:rPr>
            <w:noProof/>
            <w:webHidden/>
          </w:rPr>
          <w:instrText xml:space="preserve"> PAGEREF _Toc144369201 \h </w:instrText>
        </w:r>
        <w:r w:rsidR="00772960">
          <w:rPr>
            <w:noProof/>
            <w:webHidden/>
          </w:rPr>
        </w:r>
        <w:r w:rsidR="00772960">
          <w:rPr>
            <w:noProof/>
            <w:webHidden/>
          </w:rPr>
          <w:fldChar w:fldCharType="separate"/>
        </w:r>
        <w:r>
          <w:rPr>
            <w:noProof/>
            <w:webHidden/>
          </w:rPr>
          <w:t>16</w:t>
        </w:r>
        <w:r w:rsidR="00772960">
          <w:rPr>
            <w:noProof/>
            <w:webHidden/>
          </w:rPr>
          <w:fldChar w:fldCharType="end"/>
        </w:r>
      </w:hyperlink>
    </w:p>
    <w:p w14:paraId="6ADD6D5C" w14:textId="3159A873" w:rsidR="00772960" w:rsidRDefault="00A95B8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369202" w:history="1">
        <w:r w:rsidR="00772960" w:rsidRPr="00385EB2">
          <w:rPr>
            <w:rStyle w:val="Hiperpovezava"/>
            <w:noProof/>
          </w:rPr>
          <w:t>10.3.8</w:t>
        </w:r>
        <w:r w:rsidR="00772960">
          <w:rPr>
            <w:rFonts w:asciiTheme="minorHAnsi" w:eastAsiaTheme="minorEastAsia" w:hAnsiTheme="minorHAnsi" w:cstheme="minorBidi"/>
            <w:i w:val="0"/>
            <w:iCs w:val="0"/>
            <w:noProof/>
            <w:kern w:val="2"/>
            <w:sz w:val="22"/>
            <w:szCs w:val="22"/>
            <w:lang w:eastAsia="sl-SI"/>
            <w14:ligatures w14:val="standardContextual"/>
          </w:rPr>
          <w:tab/>
        </w:r>
        <w:r w:rsidR="00772960" w:rsidRPr="00385EB2">
          <w:rPr>
            <w:rStyle w:val="Hiperpovezava"/>
            <w:noProof/>
          </w:rPr>
          <w:t>Protikorupcijsko določilo</w:t>
        </w:r>
        <w:r w:rsidR="00772960">
          <w:rPr>
            <w:noProof/>
            <w:webHidden/>
          </w:rPr>
          <w:tab/>
        </w:r>
        <w:r w:rsidR="00772960">
          <w:rPr>
            <w:noProof/>
            <w:webHidden/>
          </w:rPr>
          <w:fldChar w:fldCharType="begin"/>
        </w:r>
        <w:r w:rsidR="00772960">
          <w:rPr>
            <w:noProof/>
            <w:webHidden/>
          </w:rPr>
          <w:instrText xml:space="preserve"> PAGEREF _Toc144369202 \h </w:instrText>
        </w:r>
        <w:r w:rsidR="00772960">
          <w:rPr>
            <w:noProof/>
            <w:webHidden/>
          </w:rPr>
        </w:r>
        <w:r w:rsidR="00772960">
          <w:rPr>
            <w:noProof/>
            <w:webHidden/>
          </w:rPr>
          <w:fldChar w:fldCharType="separate"/>
        </w:r>
        <w:r>
          <w:rPr>
            <w:noProof/>
            <w:webHidden/>
          </w:rPr>
          <w:t>16</w:t>
        </w:r>
        <w:r w:rsidR="00772960">
          <w:rPr>
            <w:noProof/>
            <w:webHidden/>
          </w:rPr>
          <w:fldChar w:fldCharType="end"/>
        </w:r>
      </w:hyperlink>
    </w:p>
    <w:p w14:paraId="4BB94A46" w14:textId="30671892" w:rsidR="00772960" w:rsidRDefault="00A95B8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203" w:history="1">
        <w:r w:rsidR="00772960" w:rsidRPr="00385EB2">
          <w:rPr>
            <w:rStyle w:val="Hiperpovezava"/>
            <w:noProof/>
          </w:rPr>
          <w:t>11.</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OBVESTILO O ODLOČITVI O ODDAJI NAROČILA</w:t>
        </w:r>
        <w:r w:rsidR="00772960">
          <w:rPr>
            <w:noProof/>
            <w:webHidden/>
          </w:rPr>
          <w:tab/>
        </w:r>
        <w:r w:rsidR="00772960">
          <w:rPr>
            <w:noProof/>
            <w:webHidden/>
          </w:rPr>
          <w:fldChar w:fldCharType="begin"/>
        </w:r>
        <w:r w:rsidR="00772960">
          <w:rPr>
            <w:noProof/>
            <w:webHidden/>
          </w:rPr>
          <w:instrText xml:space="preserve"> PAGEREF _Toc144369203 \h </w:instrText>
        </w:r>
        <w:r w:rsidR="00772960">
          <w:rPr>
            <w:noProof/>
            <w:webHidden/>
          </w:rPr>
        </w:r>
        <w:r w:rsidR="00772960">
          <w:rPr>
            <w:noProof/>
            <w:webHidden/>
          </w:rPr>
          <w:fldChar w:fldCharType="separate"/>
        </w:r>
        <w:r>
          <w:rPr>
            <w:noProof/>
            <w:webHidden/>
          </w:rPr>
          <w:t>16</w:t>
        </w:r>
        <w:r w:rsidR="00772960">
          <w:rPr>
            <w:noProof/>
            <w:webHidden/>
          </w:rPr>
          <w:fldChar w:fldCharType="end"/>
        </w:r>
      </w:hyperlink>
    </w:p>
    <w:p w14:paraId="1E632FFB" w14:textId="1FE1C3A7" w:rsidR="00772960" w:rsidRDefault="00A95B8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204" w:history="1">
        <w:r w:rsidR="00772960" w:rsidRPr="00385EB2">
          <w:rPr>
            <w:rStyle w:val="Hiperpovezava"/>
            <w:noProof/>
          </w:rPr>
          <w:t>12.</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ODSTOP OD IZVEDBE JAVNEGA NAROČILA</w:t>
        </w:r>
        <w:r w:rsidR="00772960">
          <w:rPr>
            <w:noProof/>
            <w:webHidden/>
          </w:rPr>
          <w:tab/>
        </w:r>
        <w:r w:rsidR="00772960">
          <w:rPr>
            <w:noProof/>
            <w:webHidden/>
          </w:rPr>
          <w:fldChar w:fldCharType="begin"/>
        </w:r>
        <w:r w:rsidR="00772960">
          <w:rPr>
            <w:noProof/>
            <w:webHidden/>
          </w:rPr>
          <w:instrText xml:space="preserve"> PAGEREF _Toc144369204 \h </w:instrText>
        </w:r>
        <w:r w:rsidR="00772960">
          <w:rPr>
            <w:noProof/>
            <w:webHidden/>
          </w:rPr>
        </w:r>
        <w:r w:rsidR="00772960">
          <w:rPr>
            <w:noProof/>
            <w:webHidden/>
          </w:rPr>
          <w:fldChar w:fldCharType="separate"/>
        </w:r>
        <w:r>
          <w:rPr>
            <w:noProof/>
            <w:webHidden/>
          </w:rPr>
          <w:t>16</w:t>
        </w:r>
        <w:r w:rsidR="00772960">
          <w:rPr>
            <w:noProof/>
            <w:webHidden/>
          </w:rPr>
          <w:fldChar w:fldCharType="end"/>
        </w:r>
      </w:hyperlink>
    </w:p>
    <w:p w14:paraId="5E346DC6" w14:textId="43F2463C" w:rsidR="00772960" w:rsidRDefault="00A95B8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205" w:history="1">
        <w:r w:rsidR="00772960" w:rsidRPr="00385EB2">
          <w:rPr>
            <w:rStyle w:val="Hiperpovezava"/>
            <w:noProof/>
          </w:rPr>
          <w:t>13.</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POGODBA</w:t>
        </w:r>
        <w:r w:rsidR="00772960">
          <w:rPr>
            <w:noProof/>
            <w:webHidden/>
          </w:rPr>
          <w:tab/>
        </w:r>
        <w:r w:rsidR="00772960">
          <w:rPr>
            <w:noProof/>
            <w:webHidden/>
          </w:rPr>
          <w:fldChar w:fldCharType="begin"/>
        </w:r>
        <w:r w:rsidR="00772960">
          <w:rPr>
            <w:noProof/>
            <w:webHidden/>
          </w:rPr>
          <w:instrText xml:space="preserve"> PAGEREF _Toc144369205 \h </w:instrText>
        </w:r>
        <w:r w:rsidR="00772960">
          <w:rPr>
            <w:noProof/>
            <w:webHidden/>
          </w:rPr>
        </w:r>
        <w:r w:rsidR="00772960">
          <w:rPr>
            <w:noProof/>
            <w:webHidden/>
          </w:rPr>
          <w:fldChar w:fldCharType="separate"/>
        </w:r>
        <w:r>
          <w:rPr>
            <w:noProof/>
            <w:webHidden/>
          </w:rPr>
          <w:t>16</w:t>
        </w:r>
        <w:r w:rsidR="00772960">
          <w:rPr>
            <w:noProof/>
            <w:webHidden/>
          </w:rPr>
          <w:fldChar w:fldCharType="end"/>
        </w:r>
      </w:hyperlink>
    </w:p>
    <w:p w14:paraId="1C642A9C" w14:textId="1F8C5F68" w:rsidR="00772960" w:rsidRDefault="00A95B8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369206" w:history="1">
        <w:r w:rsidR="00772960" w:rsidRPr="00385EB2">
          <w:rPr>
            <w:rStyle w:val="Hiperpovezava"/>
            <w:noProof/>
          </w:rPr>
          <w:t>14.</w:t>
        </w:r>
        <w:r w:rsidR="00772960">
          <w:rPr>
            <w:rFonts w:asciiTheme="minorHAnsi" w:eastAsiaTheme="minorEastAsia" w:hAnsiTheme="minorHAnsi" w:cstheme="minorBidi"/>
            <w:b w:val="0"/>
            <w:bCs w:val="0"/>
            <w:caps w:val="0"/>
            <w:noProof/>
            <w:kern w:val="2"/>
            <w:sz w:val="22"/>
            <w:szCs w:val="22"/>
            <w:lang w:eastAsia="sl-SI"/>
            <w14:ligatures w14:val="standardContextual"/>
          </w:rPr>
          <w:tab/>
        </w:r>
        <w:r w:rsidR="00772960" w:rsidRPr="00385EB2">
          <w:rPr>
            <w:rStyle w:val="Hiperpovezava"/>
            <w:noProof/>
          </w:rPr>
          <w:t>PRAVNO VARSTVO</w:t>
        </w:r>
        <w:r w:rsidR="00772960">
          <w:rPr>
            <w:noProof/>
            <w:webHidden/>
          </w:rPr>
          <w:tab/>
        </w:r>
        <w:r w:rsidR="00772960">
          <w:rPr>
            <w:noProof/>
            <w:webHidden/>
          </w:rPr>
          <w:fldChar w:fldCharType="begin"/>
        </w:r>
        <w:r w:rsidR="00772960">
          <w:rPr>
            <w:noProof/>
            <w:webHidden/>
          </w:rPr>
          <w:instrText xml:space="preserve"> PAGEREF _Toc144369206 \h </w:instrText>
        </w:r>
        <w:r w:rsidR="00772960">
          <w:rPr>
            <w:noProof/>
            <w:webHidden/>
          </w:rPr>
        </w:r>
        <w:r w:rsidR="00772960">
          <w:rPr>
            <w:noProof/>
            <w:webHidden/>
          </w:rPr>
          <w:fldChar w:fldCharType="separate"/>
        </w:r>
        <w:r>
          <w:rPr>
            <w:noProof/>
            <w:webHidden/>
          </w:rPr>
          <w:t>17</w:t>
        </w:r>
        <w:r w:rsidR="00772960">
          <w:rPr>
            <w:noProof/>
            <w:webHidden/>
          </w:rPr>
          <w:fldChar w:fldCharType="end"/>
        </w:r>
      </w:hyperlink>
    </w:p>
    <w:p w14:paraId="7B951755" w14:textId="49C368CE" w:rsidR="001F614F" w:rsidRDefault="009B3F0C" w:rsidP="001F614F">
      <w:pPr>
        <w:rPr>
          <w:rFonts w:cs="Arial"/>
          <w:sz w:val="18"/>
          <w:szCs w:val="18"/>
        </w:rPr>
      </w:pPr>
      <w:r w:rsidRPr="00AC1C80">
        <w:rPr>
          <w:rFonts w:cs="Arial"/>
          <w:sz w:val="18"/>
          <w:szCs w:val="18"/>
        </w:rPr>
        <w:fldChar w:fldCharType="end"/>
      </w:r>
      <w:bookmarkStart w:id="4" w:name="_Toc336851777"/>
    </w:p>
    <w:p w14:paraId="367E0E35" w14:textId="580E7923" w:rsidR="006F4F6F" w:rsidRDefault="006F4F6F">
      <w:pPr>
        <w:spacing w:line="240" w:lineRule="auto"/>
        <w:jc w:val="left"/>
      </w:pPr>
      <w:r>
        <w:br w:type="page"/>
      </w:r>
    </w:p>
    <w:p w14:paraId="21AD1AB5" w14:textId="78F34537" w:rsidR="00BB1E26" w:rsidRPr="00A95B82" w:rsidRDefault="002B2B13" w:rsidP="00366B65">
      <w:pPr>
        <w:pStyle w:val="Naslov1"/>
      </w:pPr>
      <w:bookmarkStart w:id="5" w:name="_Toc144369170"/>
      <w:r w:rsidRPr="00A95B82">
        <w:rPr>
          <w:caps w:val="0"/>
        </w:rPr>
        <w:lastRenderedPageBreak/>
        <w:t>NAROČNIK</w:t>
      </w:r>
      <w:bookmarkEnd w:id="3"/>
      <w:bookmarkEnd w:id="4"/>
      <w:r w:rsidR="00101F2D" w:rsidRPr="00A95B82">
        <w:rPr>
          <w:caps w:val="0"/>
        </w:rPr>
        <w:t>I</w:t>
      </w:r>
      <w:bookmarkEnd w:id="5"/>
    </w:p>
    <w:p w14:paraId="5E7770CD" w14:textId="77777777" w:rsidR="00E502C4" w:rsidRPr="00A95B82" w:rsidRDefault="00E502C4" w:rsidP="00EB0BB1">
      <w:pPr>
        <w:rPr>
          <w:szCs w:val="20"/>
        </w:rPr>
      </w:pPr>
      <w:r w:rsidRPr="00A95B82">
        <w:rPr>
          <w:szCs w:val="20"/>
        </w:rPr>
        <w:t xml:space="preserve">Predmetno javno naročilo se izvaja kot skupno javno naročilo naslednjih naročnikov: </w:t>
      </w:r>
    </w:p>
    <w:p w14:paraId="5BADF002" w14:textId="664D7262" w:rsidR="00E502C4" w:rsidRPr="00A95B82" w:rsidRDefault="00E502C4" w:rsidP="002F2295">
      <w:pPr>
        <w:pStyle w:val="Odstavekseznama"/>
        <w:numPr>
          <w:ilvl w:val="0"/>
          <w:numId w:val="18"/>
        </w:numPr>
        <w:jc w:val="left"/>
        <w:rPr>
          <w:rFonts w:cs="Arial"/>
          <w:b/>
          <w:szCs w:val="20"/>
        </w:rPr>
      </w:pPr>
      <w:bookmarkStart w:id="6" w:name="_Hlk144193406"/>
      <w:bookmarkStart w:id="7" w:name="_Hlk144204139"/>
      <w:r w:rsidRPr="00A95B82">
        <w:rPr>
          <w:rFonts w:cs="Arial"/>
          <w:b/>
          <w:szCs w:val="20"/>
        </w:rPr>
        <w:t xml:space="preserve">Komunala Radovljica, d.o.o., </w:t>
      </w:r>
      <w:r w:rsidRPr="00A95B82">
        <w:rPr>
          <w:rFonts w:cs="Arial"/>
          <w:bCs/>
          <w:szCs w:val="20"/>
        </w:rPr>
        <w:t>Ljubljanska cesta 27, 4240 Radovljica</w:t>
      </w:r>
    </w:p>
    <w:bookmarkEnd w:id="6"/>
    <w:p w14:paraId="1B3307C8" w14:textId="366FFE8C" w:rsidR="00E502C4" w:rsidRPr="00A95B82" w:rsidRDefault="00E502C4" w:rsidP="002F2295">
      <w:pPr>
        <w:pStyle w:val="Odstavekseznama"/>
        <w:numPr>
          <w:ilvl w:val="0"/>
          <w:numId w:val="18"/>
        </w:numPr>
        <w:jc w:val="left"/>
        <w:rPr>
          <w:rFonts w:cs="Arial"/>
          <w:b/>
          <w:szCs w:val="20"/>
        </w:rPr>
      </w:pPr>
      <w:r w:rsidRPr="00A95B82">
        <w:rPr>
          <w:rFonts w:cs="Arial"/>
          <w:b/>
          <w:szCs w:val="20"/>
          <w:shd w:val="clear" w:color="auto" w:fill="FFFFFF"/>
        </w:rPr>
        <w:t xml:space="preserve">JEKO, javno komunalno podjetje, </w:t>
      </w:r>
      <w:r w:rsidRPr="00A95B82">
        <w:rPr>
          <w:rFonts w:eastAsia="Times New Roman" w:cs="Arial"/>
          <w:b/>
          <w:szCs w:val="20"/>
          <w:lang w:eastAsia="sl-SI"/>
        </w:rPr>
        <w:t xml:space="preserve">d. o. o., </w:t>
      </w:r>
      <w:r w:rsidRPr="00A95B82">
        <w:rPr>
          <w:rFonts w:cs="Arial"/>
          <w:b/>
          <w:szCs w:val="20"/>
          <w:shd w:val="clear" w:color="auto" w:fill="FFFFFF"/>
        </w:rPr>
        <w:t>Jesenice</w:t>
      </w:r>
      <w:r w:rsidR="002F2295" w:rsidRPr="00A95B82">
        <w:rPr>
          <w:rFonts w:cs="Arial"/>
          <w:b/>
          <w:szCs w:val="20"/>
          <w:shd w:val="clear" w:color="auto" w:fill="FFFFFF"/>
        </w:rPr>
        <w:t xml:space="preserve">, </w:t>
      </w:r>
      <w:r w:rsidR="002F2295" w:rsidRPr="00A95B82">
        <w:rPr>
          <w:rFonts w:cs="Arial"/>
          <w:bCs/>
          <w:szCs w:val="20"/>
          <w:shd w:val="clear" w:color="auto" w:fill="FFFFFF"/>
        </w:rPr>
        <w:t>Cesta maršala Tita 51, 4270 Jesenice</w:t>
      </w:r>
    </w:p>
    <w:p w14:paraId="20723049" w14:textId="058CD3F8" w:rsidR="00E502C4" w:rsidRPr="00A95B82" w:rsidRDefault="00E502C4" w:rsidP="002F2295">
      <w:pPr>
        <w:pStyle w:val="Odstavekseznama"/>
        <w:numPr>
          <w:ilvl w:val="0"/>
          <w:numId w:val="18"/>
        </w:numPr>
        <w:jc w:val="left"/>
        <w:rPr>
          <w:bCs/>
          <w:szCs w:val="20"/>
        </w:rPr>
      </w:pPr>
      <w:r w:rsidRPr="00A95B82">
        <w:rPr>
          <w:rFonts w:eastAsia="Times New Roman" w:cs="Arial"/>
          <w:b/>
          <w:szCs w:val="20"/>
          <w:lang w:eastAsia="sl-SI"/>
        </w:rPr>
        <w:t xml:space="preserve">Komunala, Kranjska Gora, </w:t>
      </w:r>
      <w:bookmarkStart w:id="8" w:name="_Hlk144189378"/>
      <w:r w:rsidRPr="00A95B82">
        <w:rPr>
          <w:rFonts w:eastAsia="Times New Roman" w:cs="Arial"/>
          <w:b/>
          <w:szCs w:val="20"/>
          <w:lang w:eastAsia="sl-SI"/>
        </w:rPr>
        <w:t xml:space="preserve">d. o. o., </w:t>
      </w:r>
      <w:bookmarkEnd w:id="8"/>
      <w:r w:rsidRPr="00A95B82">
        <w:rPr>
          <w:rFonts w:eastAsia="Times New Roman" w:cs="Arial"/>
          <w:bCs/>
          <w:szCs w:val="20"/>
          <w:lang w:eastAsia="sl-SI"/>
        </w:rPr>
        <w:t>Spodnje Rute 50, 4282 Gozd Martuljek</w:t>
      </w:r>
    </w:p>
    <w:bookmarkEnd w:id="7"/>
    <w:p w14:paraId="12D18DCD" w14:textId="77777777" w:rsidR="00E502C4" w:rsidRPr="00A95B82" w:rsidRDefault="00E502C4" w:rsidP="00E502C4">
      <w:pPr>
        <w:pStyle w:val="Odstavekseznama"/>
        <w:jc w:val="left"/>
        <w:rPr>
          <w:bCs/>
          <w:szCs w:val="20"/>
        </w:rPr>
      </w:pPr>
    </w:p>
    <w:p w14:paraId="07B9EB2C" w14:textId="77777777" w:rsidR="0092579A" w:rsidRPr="00A95B82" w:rsidRDefault="0092579A" w:rsidP="0092579A">
      <w:pPr>
        <w:rPr>
          <w:szCs w:val="20"/>
        </w:rPr>
      </w:pPr>
      <w:r w:rsidRPr="00A95B82">
        <w:rPr>
          <w:szCs w:val="20"/>
        </w:rPr>
        <w:t xml:space="preserve">Na podlagi medsebojnega pooblastila in sklepa o začetku postopka javnega naročila, predmetno javno naročilo izvaja </w:t>
      </w:r>
      <w:r w:rsidR="00E502C4" w:rsidRPr="00A95B82">
        <w:rPr>
          <w:szCs w:val="20"/>
        </w:rPr>
        <w:t xml:space="preserve">Komunala Radovljica, d.o.o., Ljubljanska cesta 27, 4240 Radovljica </w:t>
      </w:r>
      <w:r w:rsidR="00A64930" w:rsidRPr="00A95B82">
        <w:rPr>
          <w:szCs w:val="20"/>
        </w:rPr>
        <w:t>(v nadaljevanju: naročnik)</w:t>
      </w:r>
      <w:r w:rsidR="004F5F6A" w:rsidRPr="00A95B82">
        <w:rPr>
          <w:szCs w:val="20"/>
        </w:rPr>
        <w:t>,</w:t>
      </w:r>
      <w:r w:rsidR="00360B5B" w:rsidRPr="00A95B82">
        <w:rPr>
          <w:i/>
          <w:szCs w:val="20"/>
        </w:rPr>
        <w:t xml:space="preserve"> </w:t>
      </w:r>
      <w:r w:rsidR="00360B5B" w:rsidRPr="00A95B82">
        <w:rPr>
          <w:szCs w:val="20"/>
        </w:rPr>
        <w:t xml:space="preserve">v svojem imenu in za svoj račun in </w:t>
      </w:r>
      <w:r w:rsidR="00E27348" w:rsidRPr="00A95B82">
        <w:rPr>
          <w:szCs w:val="20"/>
        </w:rPr>
        <w:t xml:space="preserve">za račun naročnikov, </w:t>
      </w:r>
      <w:r w:rsidRPr="00A95B82">
        <w:rPr>
          <w:szCs w:val="20"/>
        </w:rPr>
        <w:t xml:space="preserve">navedenih v prejšnjem odstavku te točke razpisne dokumentacije </w:t>
      </w:r>
      <w:r w:rsidR="00A64930" w:rsidRPr="00A95B82">
        <w:rPr>
          <w:szCs w:val="20"/>
        </w:rPr>
        <w:t>(v nadaljevanju: posamezni naročniki)</w:t>
      </w:r>
      <w:r w:rsidRPr="00A95B82">
        <w:rPr>
          <w:szCs w:val="20"/>
        </w:rPr>
        <w:t xml:space="preserve"> vključno z izborom najugodnejšega ponudnika, skupaj s predstavniki posameznih naročnikov. </w:t>
      </w:r>
    </w:p>
    <w:p w14:paraId="254669F2" w14:textId="77777777" w:rsidR="0092579A" w:rsidRPr="00A95B82" w:rsidRDefault="0092579A" w:rsidP="0092579A">
      <w:pPr>
        <w:rPr>
          <w:szCs w:val="20"/>
        </w:rPr>
      </w:pPr>
    </w:p>
    <w:p w14:paraId="10B39FAF" w14:textId="22A639B9" w:rsidR="0092579A" w:rsidRPr="00A95B82" w:rsidRDefault="0092579A" w:rsidP="0092579A">
      <w:pPr>
        <w:rPr>
          <w:szCs w:val="20"/>
        </w:rPr>
      </w:pPr>
      <w:r w:rsidRPr="00A95B82">
        <w:rPr>
          <w:szCs w:val="20"/>
        </w:rPr>
        <w:t>Podpisniki pogodb o izvedbi predmetnega javnega naročila bodo posamezni naročniki, ki so navedeni v prvem odstavku te točke.</w:t>
      </w:r>
    </w:p>
    <w:p w14:paraId="239F04C0" w14:textId="77777777" w:rsidR="002F2295" w:rsidRPr="00A95B82" w:rsidRDefault="002F2295" w:rsidP="005178B0">
      <w:pPr>
        <w:rPr>
          <w:szCs w:val="20"/>
        </w:rPr>
      </w:pPr>
    </w:p>
    <w:p w14:paraId="151B51D3" w14:textId="77777777" w:rsidR="002F2295" w:rsidRPr="00A95B82" w:rsidRDefault="002F2295" w:rsidP="002F2295">
      <w:pPr>
        <w:rPr>
          <w:szCs w:val="20"/>
        </w:rPr>
      </w:pPr>
      <w:r w:rsidRPr="00A95B82">
        <w:rPr>
          <w:szCs w:val="20"/>
        </w:rPr>
        <w:t>Kot ponudnik lahko v tem postopku javnega naročanja kandidira vsaka pravna oseba, ki je registrirana za dejavnost, ki je predmet tega javnega naročila in ima za opravljanje te dejavnosti vsa predpisana dovoljenja ter izpolnjuje ostale pogoje za udeležbo, določene z ZJN-3 in navedene v razpisni dokumentaciji, ob tem, da mora ponudnik priložiti ponudbi dokumente, zahtevane v razpisni dokumentaciji.</w:t>
      </w:r>
    </w:p>
    <w:p w14:paraId="7AD4D205" w14:textId="77777777" w:rsidR="002F2295" w:rsidRPr="00A95B82" w:rsidRDefault="002F2295" w:rsidP="002F2295">
      <w:pPr>
        <w:rPr>
          <w:szCs w:val="20"/>
        </w:rPr>
      </w:pPr>
    </w:p>
    <w:p w14:paraId="727AD54C" w14:textId="77777777" w:rsidR="002F2295" w:rsidRPr="00A95B82" w:rsidRDefault="002F2295" w:rsidP="002F2295">
      <w:pPr>
        <w:rPr>
          <w:szCs w:val="20"/>
        </w:rPr>
      </w:pPr>
      <w:r w:rsidRPr="00A95B82">
        <w:rPr>
          <w:szCs w:val="20"/>
        </w:rPr>
        <w:t xml:space="preserve">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0BD42F1D" w14:textId="77777777" w:rsidR="002F2295" w:rsidRPr="00A95B82" w:rsidRDefault="002F2295" w:rsidP="002F2295">
      <w:pPr>
        <w:rPr>
          <w:szCs w:val="20"/>
        </w:rPr>
      </w:pPr>
    </w:p>
    <w:p w14:paraId="18AD312F" w14:textId="210FB40B" w:rsidR="002F2295" w:rsidRPr="00A95B82" w:rsidRDefault="002F2295" w:rsidP="002F2295">
      <w:pPr>
        <w:rPr>
          <w:szCs w:val="20"/>
        </w:rPr>
      </w:pPr>
      <w:r w:rsidRPr="00A95B82">
        <w:rPr>
          <w:szCs w:val="20"/>
        </w:rPr>
        <w:t>Naročnik vabi vse zainteresirane ponudnike, da predložijo ponudbo, skladno z zahtevami iz razpisne dokumentacije.</w:t>
      </w:r>
    </w:p>
    <w:p w14:paraId="3A85C06F" w14:textId="77777777" w:rsidR="00152883" w:rsidRPr="00A95B82" w:rsidRDefault="00C91BF6" w:rsidP="00152883">
      <w:pPr>
        <w:pStyle w:val="Naslov1"/>
      </w:pPr>
      <w:bookmarkStart w:id="9" w:name="_Toc336851730"/>
      <w:bookmarkStart w:id="10" w:name="_Toc336851778"/>
      <w:bookmarkStart w:id="11" w:name="_Toc144369171"/>
      <w:r w:rsidRPr="00A95B82">
        <w:t>OZNAKA IN PREDMET JAVNEGA NAROČILA</w:t>
      </w:r>
      <w:bookmarkEnd w:id="9"/>
      <w:bookmarkEnd w:id="10"/>
      <w:bookmarkEnd w:id="11"/>
    </w:p>
    <w:tbl>
      <w:tblPr>
        <w:tblStyle w:val="Tabelamrea"/>
        <w:tblW w:w="0" w:type="auto"/>
        <w:tblLook w:val="04A0" w:firstRow="1" w:lastRow="0" w:firstColumn="1" w:lastColumn="0" w:noHBand="0" w:noVBand="1"/>
      </w:tblPr>
      <w:tblGrid>
        <w:gridCol w:w="1129"/>
        <w:gridCol w:w="7931"/>
      </w:tblGrid>
      <w:tr w:rsidR="00A95B82" w:rsidRPr="00A95B82" w14:paraId="2641A6BF" w14:textId="77777777" w:rsidTr="00AC1C80">
        <w:tc>
          <w:tcPr>
            <w:tcW w:w="1129" w:type="dxa"/>
          </w:tcPr>
          <w:p w14:paraId="2D2E22C5" w14:textId="7FB9D1E4" w:rsidR="00AC1C80" w:rsidRPr="00A95B82" w:rsidRDefault="00AC1C80" w:rsidP="00E56746">
            <w:bookmarkStart w:id="12" w:name="_Toc336851731"/>
            <w:bookmarkStart w:id="13" w:name="_Toc336851779"/>
            <w:r w:rsidRPr="00A95B82">
              <w:rPr>
                <w:b/>
                <w:bCs/>
              </w:rPr>
              <w:t>Oznaka</w:t>
            </w:r>
          </w:p>
        </w:tc>
        <w:tc>
          <w:tcPr>
            <w:tcW w:w="7931" w:type="dxa"/>
          </w:tcPr>
          <w:p w14:paraId="5DF8A0E7" w14:textId="77777777" w:rsidR="00AC1C80" w:rsidRPr="00A95B82" w:rsidRDefault="00AC1C80" w:rsidP="00E56746">
            <w:r w:rsidRPr="00A95B82">
              <w:t>JN09/2023</w:t>
            </w:r>
          </w:p>
        </w:tc>
      </w:tr>
      <w:tr w:rsidR="00AC1C80" w:rsidRPr="00A95B82" w14:paraId="65073CC5" w14:textId="77777777" w:rsidTr="00AC1C80">
        <w:tc>
          <w:tcPr>
            <w:tcW w:w="1129" w:type="dxa"/>
          </w:tcPr>
          <w:p w14:paraId="6B4FFA63" w14:textId="16B610EA" w:rsidR="00AC1C80" w:rsidRPr="00A95B82" w:rsidRDefault="00AC1C80" w:rsidP="00E56746">
            <w:pPr>
              <w:rPr>
                <w:b/>
                <w:bCs/>
              </w:rPr>
            </w:pPr>
            <w:r w:rsidRPr="00A95B82">
              <w:rPr>
                <w:b/>
                <w:bCs/>
              </w:rPr>
              <w:t>Predmet</w:t>
            </w:r>
          </w:p>
        </w:tc>
        <w:tc>
          <w:tcPr>
            <w:tcW w:w="7931" w:type="dxa"/>
          </w:tcPr>
          <w:p w14:paraId="76458B8B" w14:textId="026F4526" w:rsidR="00AC1C80" w:rsidRPr="00A95B82" w:rsidRDefault="00AC1C80" w:rsidP="00E56746">
            <w:pPr>
              <w:rPr>
                <w:rFonts w:cs="Arial"/>
                <w:i/>
                <w:sz w:val="18"/>
                <w:szCs w:val="18"/>
              </w:rPr>
            </w:pPr>
            <w:r w:rsidRPr="00A95B82">
              <w:t xml:space="preserve">Prevzem, obdelava in odlaganje biorazgradljivih odpadkov (klasifikacijska številka odpadka: 20 02 01 in </w:t>
            </w:r>
            <w:r w:rsidRPr="00A95B82">
              <w:rPr>
                <w:rFonts w:cs="Arial"/>
                <w:szCs w:val="20"/>
              </w:rPr>
              <w:t>20 01 08</w:t>
            </w:r>
            <w:r w:rsidRPr="00A95B82">
              <w:t>) za obdobje dveh (2) let</w:t>
            </w:r>
            <w:r w:rsidR="003D661E" w:rsidRPr="00A95B82">
              <w:t>,</w:t>
            </w:r>
            <w:r w:rsidR="00D10CFC" w:rsidRPr="00A95B82">
              <w:rPr>
                <w:rFonts w:cs="Arial"/>
                <w:szCs w:val="20"/>
              </w:rPr>
              <w:t xml:space="preserve"> in sicer predvidoma od 1. 11. 2023 do 31. 10. 202</w:t>
            </w:r>
            <w:r w:rsidR="00246D3B" w:rsidRPr="00A95B82">
              <w:rPr>
                <w:rFonts w:cs="Arial"/>
                <w:szCs w:val="20"/>
              </w:rPr>
              <w:t>5</w:t>
            </w:r>
            <w:r w:rsidR="00D10CFC" w:rsidRPr="00A95B82">
              <w:rPr>
                <w:rFonts w:cs="Arial"/>
                <w:szCs w:val="20"/>
              </w:rPr>
              <w:t>.</w:t>
            </w:r>
            <w:r w:rsidRPr="00A95B82">
              <w:t xml:space="preserve"> Posamezni naročnik naroča storitve za potrebe ravnanja z biološko razgradljivimi odpadki, ki jih bo zbral v sistemu zbiranja odpadkov iz gospodinjstev na območjih občin Radovljica, Jesenice in Kranjska Gora. Komunala Radovljica bo s svojimi vozili biološko razgradljive odpadke dostavljala na ponudnikovo lokacijo obdelave.</w:t>
            </w:r>
          </w:p>
        </w:tc>
      </w:tr>
    </w:tbl>
    <w:p w14:paraId="55EDF237" w14:textId="77777777" w:rsidR="004306AB" w:rsidRPr="00A95B82" w:rsidRDefault="004306AB" w:rsidP="00765DEE">
      <w:pPr>
        <w:rPr>
          <w:rFonts w:cs="Arial"/>
          <w:i/>
          <w:sz w:val="18"/>
          <w:szCs w:val="18"/>
        </w:rPr>
      </w:pPr>
    </w:p>
    <w:p w14:paraId="4546A0C1" w14:textId="47801245" w:rsidR="004306AB" w:rsidRPr="00A95B82" w:rsidRDefault="004306AB" w:rsidP="004306AB">
      <w:r w:rsidRPr="00A95B82">
        <w:t xml:space="preserve">Naročilo je razdeljeno na </w:t>
      </w:r>
      <w:r w:rsidR="009B21B4" w:rsidRPr="00A95B82">
        <w:t xml:space="preserve">4 </w:t>
      </w:r>
      <w:r w:rsidRPr="00A95B82">
        <w:t>sklop</w:t>
      </w:r>
      <w:r w:rsidR="009B21B4" w:rsidRPr="00A95B82">
        <w:t>e,</w:t>
      </w:r>
      <w:r w:rsidRPr="00A95B82">
        <w:t xml:space="preserve"> in sicer:</w:t>
      </w:r>
    </w:p>
    <w:p w14:paraId="053D694F" w14:textId="77777777" w:rsidR="009B21B4" w:rsidRPr="00A95B82" w:rsidRDefault="009B21B4" w:rsidP="004306AB"/>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430"/>
      </w:tblGrid>
      <w:tr w:rsidR="00A95B82" w:rsidRPr="00A95B82" w14:paraId="1BE2001B" w14:textId="77777777" w:rsidTr="009B21B4">
        <w:trPr>
          <w:trHeight w:val="340"/>
        </w:trPr>
        <w:tc>
          <w:tcPr>
            <w:tcW w:w="567" w:type="dxa"/>
          </w:tcPr>
          <w:p w14:paraId="6177EA5E" w14:textId="77777777" w:rsidR="009B21B4" w:rsidRPr="00A95B82" w:rsidRDefault="009B21B4" w:rsidP="009B21B4">
            <w:pPr>
              <w:suppressAutoHyphens/>
              <w:autoSpaceDN w:val="0"/>
              <w:spacing w:line="240" w:lineRule="auto"/>
              <w:textAlignment w:val="baseline"/>
              <w:rPr>
                <w:rFonts w:cs="Arial"/>
                <w:b/>
                <w:szCs w:val="20"/>
              </w:rPr>
            </w:pPr>
            <w:bookmarkStart w:id="14" w:name="_Hlk17448004"/>
            <w:r w:rsidRPr="00A95B82">
              <w:rPr>
                <w:rFonts w:cs="Arial"/>
                <w:b/>
                <w:szCs w:val="20"/>
              </w:rPr>
              <w:t>Skl.</w:t>
            </w:r>
          </w:p>
        </w:tc>
        <w:tc>
          <w:tcPr>
            <w:tcW w:w="8430" w:type="dxa"/>
            <w:vAlign w:val="center"/>
          </w:tcPr>
          <w:p w14:paraId="50670970" w14:textId="77777777" w:rsidR="009B21B4" w:rsidRPr="00A95B82" w:rsidRDefault="009B21B4" w:rsidP="009B21B4">
            <w:pPr>
              <w:suppressAutoHyphens/>
              <w:autoSpaceDN w:val="0"/>
              <w:spacing w:line="240" w:lineRule="auto"/>
              <w:textAlignment w:val="baseline"/>
              <w:rPr>
                <w:rFonts w:cs="Arial"/>
                <w:b/>
                <w:szCs w:val="20"/>
              </w:rPr>
            </w:pPr>
            <w:r w:rsidRPr="00A95B82">
              <w:rPr>
                <w:rFonts w:cs="Arial"/>
                <w:b/>
                <w:szCs w:val="20"/>
              </w:rPr>
              <w:t>Predmet</w:t>
            </w:r>
          </w:p>
        </w:tc>
      </w:tr>
      <w:tr w:rsidR="00A95B82" w:rsidRPr="00A95B82" w14:paraId="4083FBBF" w14:textId="77777777" w:rsidTr="009B21B4">
        <w:trPr>
          <w:trHeight w:val="340"/>
        </w:trPr>
        <w:tc>
          <w:tcPr>
            <w:tcW w:w="567" w:type="dxa"/>
          </w:tcPr>
          <w:p w14:paraId="482ACD4C" w14:textId="77777777" w:rsidR="009B21B4" w:rsidRPr="00A95B82" w:rsidRDefault="009B21B4" w:rsidP="009B21B4">
            <w:pPr>
              <w:suppressAutoHyphens/>
              <w:autoSpaceDN w:val="0"/>
              <w:spacing w:line="240" w:lineRule="auto"/>
              <w:textAlignment w:val="baseline"/>
              <w:rPr>
                <w:rFonts w:cs="Arial"/>
                <w:szCs w:val="20"/>
              </w:rPr>
            </w:pPr>
            <w:bookmarkStart w:id="15" w:name="_Hlk144131052"/>
            <w:r w:rsidRPr="00A95B82">
              <w:rPr>
                <w:rFonts w:cs="Arial"/>
                <w:szCs w:val="20"/>
              </w:rPr>
              <w:t>1</w:t>
            </w:r>
          </w:p>
        </w:tc>
        <w:tc>
          <w:tcPr>
            <w:tcW w:w="8430" w:type="dxa"/>
            <w:vAlign w:val="center"/>
          </w:tcPr>
          <w:p w14:paraId="2D12AD02" w14:textId="77777777" w:rsidR="009B21B4" w:rsidRPr="00A95B82" w:rsidRDefault="009B21B4" w:rsidP="009B21B4">
            <w:pPr>
              <w:suppressAutoHyphens/>
              <w:autoSpaceDN w:val="0"/>
              <w:spacing w:line="240" w:lineRule="auto"/>
              <w:textAlignment w:val="baseline"/>
              <w:rPr>
                <w:rFonts w:cs="Arial"/>
                <w:szCs w:val="20"/>
              </w:rPr>
            </w:pPr>
            <w:r w:rsidRPr="00A95B82">
              <w:rPr>
                <w:rFonts w:cs="Arial"/>
                <w:szCs w:val="20"/>
              </w:rPr>
              <w:t xml:space="preserve">Prevzem biorazgradljivih odpadkov s klasifikacijsko številko 20 02 01 (kuhinjski odpadki in zeleni </w:t>
            </w:r>
            <w:proofErr w:type="spellStart"/>
            <w:r w:rsidRPr="00A95B82">
              <w:rPr>
                <w:rFonts w:cs="Arial"/>
                <w:szCs w:val="20"/>
              </w:rPr>
              <w:t>odrez</w:t>
            </w:r>
            <w:proofErr w:type="spellEnd"/>
            <w:r w:rsidRPr="00A95B82">
              <w:rPr>
                <w:rFonts w:cs="Arial"/>
                <w:szCs w:val="20"/>
              </w:rPr>
              <w:t>), zbranih v občini Radovljica</w:t>
            </w:r>
          </w:p>
        </w:tc>
      </w:tr>
      <w:tr w:rsidR="00A95B82" w:rsidRPr="00A95B82" w14:paraId="00B98718" w14:textId="77777777" w:rsidTr="009B21B4">
        <w:trPr>
          <w:trHeight w:val="340"/>
        </w:trPr>
        <w:tc>
          <w:tcPr>
            <w:tcW w:w="567" w:type="dxa"/>
          </w:tcPr>
          <w:p w14:paraId="225D95F2" w14:textId="77777777" w:rsidR="009B21B4" w:rsidRPr="00A95B82" w:rsidRDefault="009B21B4" w:rsidP="009B21B4">
            <w:pPr>
              <w:suppressAutoHyphens/>
              <w:autoSpaceDN w:val="0"/>
              <w:spacing w:line="240" w:lineRule="auto"/>
              <w:textAlignment w:val="baseline"/>
              <w:rPr>
                <w:rFonts w:eastAsia="Times New Roman" w:cs="Arial"/>
                <w:szCs w:val="20"/>
                <w:lang w:eastAsia="sl-SI"/>
              </w:rPr>
            </w:pPr>
            <w:r w:rsidRPr="00A95B82">
              <w:rPr>
                <w:rFonts w:eastAsia="Times New Roman" w:cs="Arial"/>
                <w:szCs w:val="20"/>
                <w:lang w:eastAsia="sl-SI"/>
              </w:rPr>
              <w:t>2</w:t>
            </w:r>
          </w:p>
        </w:tc>
        <w:tc>
          <w:tcPr>
            <w:tcW w:w="8430" w:type="dxa"/>
            <w:vAlign w:val="center"/>
          </w:tcPr>
          <w:p w14:paraId="7B4E2A4B" w14:textId="631F849E" w:rsidR="009B21B4" w:rsidRPr="00A95B82" w:rsidRDefault="008C11F2" w:rsidP="009B21B4">
            <w:pPr>
              <w:suppressAutoHyphens/>
              <w:autoSpaceDN w:val="0"/>
              <w:spacing w:line="240" w:lineRule="auto"/>
              <w:textAlignment w:val="baseline"/>
              <w:rPr>
                <w:rFonts w:cs="Arial"/>
                <w:szCs w:val="20"/>
              </w:rPr>
            </w:pPr>
            <w:r w:rsidRPr="00A95B82">
              <w:rPr>
                <w:rFonts w:cs="Arial"/>
                <w:szCs w:val="20"/>
              </w:rPr>
              <w:t xml:space="preserve">Prevzem biorazgradljivih kuhinjskih odpadkov s klasifikacijsko številko 20 01 08, </w:t>
            </w:r>
            <w:r w:rsidR="009B21B4" w:rsidRPr="00A95B82">
              <w:rPr>
                <w:rFonts w:cs="Arial"/>
                <w:szCs w:val="20"/>
              </w:rPr>
              <w:t xml:space="preserve">zbranih v občini Jesenice </w:t>
            </w:r>
          </w:p>
        </w:tc>
      </w:tr>
      <w:tr w:rsidR="00A95B82" w:rsidRPr="00A95B82" w14:paraId="73D5FAE1" w14:textId="77777777" w:rsidTr="009B21B4">
        <w:trPr>
          <w:trHeight w:val="340"/>
        </w:trPr>
        <w:tc>
          <w:tcPr>
            <w:tcW w:w="567" w:type="dxa"/>
          </w:tcPr>
          <w:p w14:paraId="68806355" w14:textId="77777777" w:rsidR="009B21B4" w:rsidRPr="00A95B82" w:rsidRDefault="009B21B4" w:rsidP="009B21B4">
            <w:pPr>
              <w:suppressAutoHyphens/>
              <w:autoSpaceDN w:val="0"/>
              <w:spacing w:line="240" w:lineRule="auto"/>
              <w:textAlignment w:val="baseline"/>
              <w:rPr>
                <w:rFonts w:eastAsia="Times New Roman" w:cs="Arial"/>
                <w:szCs w:val="20"/>
                <w:lang w:eastAsia="sl-SI"/>
              </w:rPr>
            </w:pPr>
            <w:r w:rsidRPr="00A95B82">
              <w:rPr>
                <w:rFonts w:eastAsia="Times New Roman" w:cs="Arial"/>
                <w:szCs w:val="20"/>
                <w:lang w:eastAsia="sl-SI"/>
              </w:rPr>
              <w:t>3</w:t>
            </w:r>
          </w:p>
        </w:tc>
        <w:tc>
          <w:tcPr>
            <w:tcW w:w="8430" w:type="dxa"/>
            <w:vAlign w:val="center"/>
          </w:tcPr>
          <w:p w14:paraId="206F95E3" w14:textId="7BF94E75" w:rsidR="009B21B4" w:rsidRPr="00A95B82" w:rsidRDefault="008C11F2" w:rsidP="009B21B4">
            <w:pPr>
              <w:suppressAutoHyphens/>
              <w:autoSpaceDN w:val="0"/>
              <w:spacing w:line="240" w:lineRule="auto"/>
              <w:textAlignment w:val="baseline"/>
              <w:rPr>
                <w:rFonts w:cs="Arial"/>
                <w:szCs w:val="20"/>
              </w:rPr>
            </w:pPr>
            <w:r w:rsidRPr="00A95B82">
              <w:rPr>
                <w:rFonts w:cs="Arial"/>
                <w:szCs w:val="20"/>
              </w:rPr>
              <w:t xml:space="preserve">Prevzem biorazgradljivih kuhinjskih odpadkov s klasifikacijsko številko 20 01 08, </w:t>
            </w:r>
            <w:r w:rsidR="009B21B4" w:rsidRPr="00A95B82">
              <w:rPr>
                <w:rFonts w:cs="Arial"/>
                <w:szCs w:val="20"/>
              </w:rPr>
              <w:t xml:space="preserve">zbranih v občini Kranjska gora </w:t>
            </w:r>
          </w:p>
        </w:tc>
      </w:tr>
      <w:tr w:rsidR="009B21B4" w:rsidRPr="00A95B82" w14:paraId="1B868C1C" w14:textId="77777777" w:rsidTr="009B21B4">
        <w:trPr>
          <w:trHeight w:val="340"/>
        </w:trPr>
        <w:tc>
          <w:tcPr>
            <w:tcW w:w="567" w:type="dxa"/>
          </w:tcPr>
          <w:p w14:paraId="73068CA3" w14:textId="77777777" w:rsidR="009B21B4" w:rsidRPr="00A95B82" w:rsidRDefault="009B21B4" w:rsidP="009B21B4">
            <w:pPr>
              <w:suppressAutoHyphens/>
              <w:autoSpaceDN w:val="0"/>
              <w:spacing w:line="240" w:lineRule="auto"/>
              <w:textAlignment w:val="baseline"/>
              <w:rPr>
                <w:rFonts w:eastAsia="Times New Roman" w:cs="Arial"/>
                <w:szCs w:val="20"/>
                <w:lang w:eastAsia="sl-SI"/>
              </w:rPr>
            </w:pPr>
            <w:r w:rsidRPr="00A95B82">
              <w:rPr>
                <w:rFonts w:eastAsia="Times New Roman" w:cs="Arial"/>
                <w:szCs w:val="20"/>
                <w:lang w:eastAsia="sl-SI"/>
              </w:rPr>
              <w:t>4</w:t>
            </w:r>
          </w:p>
        </w:tc>
        <w:tc>
          <w:tcPr>
            <w:tcW w:w="8430" w:type="dxa"/>
            <w:vAlign w:val="center"/>
          </w:tcPr>
          <w:p w14:paraId="5D4E2FA4" w14:textId="77777777" w:rsidR="009B21B4" w:rsidRPr="00A95B82" w:rsidRDefault="009B21B4" w:rsidP="009B21B4">
            <w:pPr>
              <w:suppressAutoHyphens/>
              <w:autoSpaceDN w:val="0"/>
              <w:spacing w:line="240" w:lineRule="auto"/>
              <w:textAlignment w:val="baseline"/>
              <w:rPr>
                <w:rFonts w:cs="Arial"/>
                <w:szCs w:val="20"/>
              </w:rPr>
            </w:pPr>
            <w:r w:rsidRPr="00A95B82">
              <w:rPr>
                <w:rFonts w:cs="Arial"/>
                <w:szCs w:val="20"/>
              </w:rPr>
              <w:t xml:space="preserve">Prevzem biorazgradljivih odpadkov s klasifikacijsko številko 20 02 01 (zeleni </w:t>
            </w:r>
            <w:proofErr w:type="spellStart"/>
            <w:r w:rsidRPr="00A95B82">
              <w:rPr>
                <w:rFonts w:cs="Arial"/>
                <w:szCs w:val="20"/>
              </w:rPr>
              <w:t>odrez</w:t>
            </w:r>
            <w:proofErr w:type="spellEnd"/>
            <w:r w:rsidRPr="00A95B82">
              <w:rPr>
                <w:rFonts w:cs="Arial"/>
                <w:szCs w:val="20"/>
              </w:rPr>
              <w:t>), zbranih v občini Radovljica</w:t>
            </w:r>
          </w:p>
        </w:tc>
      </w:tr>
      <w:bookmarkEnd w:id="14"/>
      <w:bookmarkEnd w:id="15"/>
    </w:tbl>
    <w:p w14:paraId="762667ED" w14:textId="77777777" w:rsidR="004F5F6A" w:rsidRPr="00A95B82" w:rsidRDefault="004F5F6A" w:rsidP="00AF1F2F">
      <w:pPr>
        <w:ind w:left="284"/>
        <w:rPr>
          <w:rFonts w:cs="Arial"/>
          <w:sz w:val="18"/>
          <w:szCs w:val="18"/>
        </w:rPr>
      </w:pPr>
    </w:p>
    <w:p w14:paraId="3A6DDD2B" w14:textId="2D989865" w:rsidR="004F5F6A" w:rsidRPr="00A95B82" w:rsidRDefault="004F5F6A" w:rsidP="00765DEE">
      <w:pPr>
        <w:rPr>
          <w:szCs w:val="20"/>
        </w:rPr>
      </w:pPr>
      <w:r w:rsidRPr="00A95B82">
        <w:rPr>
          <w:rFonts w:cs="Arial"/>
          <w:szCs w:val="20"/>
        </w:rPr>
        <w:t xml:space="preserve">Podrobnejša specifikacija naročila je razvidna </w:t>
      </w:r>
      <w:r w:rsidR="0092579A" w:rsidRPr="00A95B82">
        <w:rPr>
          <w:rFonts w:cs="Arial"/>
          <w:i/>
          <w:iCs/>
          <w:szCs w:val="20"/>
        </w:rPr>
        <w:t xml:space="preserve">obrazca št. </w:t>
      </w:r>
      <w:r w:rsidR="0067022D" w:rsidRPr="00A95B82">
        <w:rPr>
          <w:rFonts w:cs="Arial"/>
          <w:i/>
          <w:iCs/>
          <w:szCs w:val="20"/>
        </w:rPr>
        <w:t>7</w:t>
      </w:r>
      <w:r w:rsidR="0092579A" w:rsidRPr="00A95B82">
        <w:rPr>
          <w:rFonts w:cs="Arial"/>
          <w:szCs w:val="20"/>
        </w:rPr>
        <w:t xml:space="preserve"> Tehnične specifikacije in opis storitve.</w:t>
      </w:r>
    </w:p>
    <w:p w14:paraId="23CA8E05" w14:textId="77777777" w:rsidR="005312FE" w:rsidRPr="00A95B82" w:rsidRDefault="00C91BF6" w:rsidP="005312FE">
      <w:pPr>
        <w:pStyle w:val="Naslov1"/>
      </w:pPr>
      <w:bookmarkStart w:id="16" w:name="_Toc144369172"/>
      <w:r w:rsidRPr="00A95B82">
        <w:t>NAČIN ODDAJE JAVNEGA NAROČILA</w:t>
      </w:r>
      <w:bookmarkEnd w:id="12"/>
      <w:bookmarkEnd w:id="13"/>
      <w:bookmarkEnd w:id="16"/>
    </w:p>
    <w:p w14:paraId="2CB70FAA" w14:textId="259AA8FC" w:rsidR="002B0C97" w:rsidRPr="00A95B82" w:rsidRDefault="005312FE" w:rsidP="005312FE">
      <w:r w:rsidRPr="00A95B82">
        <w:t>Za oddajo predmetnega naročila se v skladu s</w:t>
      </w:r>
      <w:r w:rsidR="00E56B44" w:rsidRPr="00A95B82">
        <w:t xml:space="preserve"> </w:t>
      </w:r>
      <w:r w:rsidR="004F5F6A" w:rsidRPr="00A95B82">
        <w:t>40</w:t>
      </w:r>
      <w:r w:rsidRPr="00A95B82">
        <w:t>. členom Zakona o javnem naročanju (Uradni list RS, št.</w:t>
      </w:r>
      <w:r w:rsidR="002B0C97" w:rsidRPr="00A95B82">
        <w:t xml:space="preserve"> </w:t>
      </w:r>
      <w:r w:rsidR="004F5F6A" w:rsidRPr="00A95B82">
        <w:t>91/15</w:t>
      </w:r>
      <w:r w:rsidR="0017690A" w:rsidRPr="00A95B82">
        <w:t xml:space="preserve"> </w:t>
      </w:r>
      <w:r w:rsidR="0072175F" w:rsidRPr="00A95B82">
        <w:t>s spremembami</w:t>
      </w:r>
      <w:r w:rsidR="00446057" w:rsidRPr="00A95B82">
        <w:t>; v nadaljevanju ZJN</w:t>
      </w:r>
      <w:r w:rsidRPr="00A95B82">
        <w:t>-</w:t>
      </w:r>
      <w:r w:rsidR="004F5F6A" w:rsidRPr="00A95B82">
        <w:t>3</w:t>
      </w:r>
      <w:r w:rsidRPr="00A95B82">
        <w:t>) izvede</w:t>
      </w:r>
      <w:r w:rsidR="00E56B44" w:rsidRPr="00A95B82">
        <w:t xml:space="preserve"> </w:t>
      </w:r>
      <w:r w:rsidR="002B0C97" w:rsidRPr="00A95B82">
        <w:t>odprti postopek</w:t>
      </w:r>
      <w:r w:rsidR="00E56B44" w:rsidRPr="00A95B82">
        <w:t>.</w:t>
      </w:r>
    </w:p>
    <w:p w14:paraId="05E0A8EE" w14:textId="77777777" w:rsidR="00E04560" w:rsidRPr="00A95B82" w:rsidRDefault="00E04560" w:rsidP="003C5CB2">
      <w:pPr>
        <w:rPr>
          <w:rFonts w:cs="Arial"/>
          <w:i/>
          <w:sz w:val="18"/>
          <w:szCs w:val="18"/>
          <w:highlight w:val="yellow"/>
        </w:rPr>
      </w:pPr>
    </w:p>
    <w:p w14:paraId="52B06A72" w14:textId="77777777" w:rsidR="009B21B4" w:rsidRPr="00A95B82" w:rsidRDefault="009B21B4" w:rsidP="009B21B4">
      <w:pPr>
        <w:rPr>
          <w:rFonts w:cs="Arial"/>
          <w:szCs w:val="20"/>
        </w:rPr>
      </w:pPr>
      <w:bookmarkStart w:id="17" w:name="_Hlk11238762"/>
      <w:bookmarkStart w:id="18" w:name="_Toc336851732"/>
      <w:bookmarkStart w:id="19" w:name="_Toc336851780"/>
      <w:r w:rsidRPr="00A95B82">
        <w:rPr>
          <w:rFonts w:cs="Arial"/>
          <w:szCs w:val="20"/>
        </w:rPr>
        <w:t>Ponudnik lahko predložijo ponudbo za vse sklope, in sicer v kombinaciji:</w:t>
      </w:r>
    </w:p>
    <w:p w14:paraId="54F08376" w14:textId="70113AB9" w:rsidR="009B21B4" w:rsidRPr="00A95B82" w:rsidRDefault="009B21B4" w:rsidP="002F2295">
      <w:pPr>
        <w:pStyle w:val="Odstavekseznama"/>
        <w:numPr>
          <w:ilvl w:val="0"/>
          <w:numId w:val="19"/>
        </w:numPr>
        <w:rPr>
          <w:rFonts w:cs="Arial"/>
          <w:bCs/>
          <w:szCs w:val="20"/>
        </w:rPr>
      </w:pPr>
      <w:r w:rsidRPr="00A95B82">
        <w:rPr>
          <w:rFonts w:cs="Arial"/>
          <w:szCs w:val="20"/>
        </w:rPr>
        <w:t xml:space="preserve">za </w:t>
      </w:r>
      <w:r w:rsidRPr="00A95B82">
        <w:rPr>
          <w:rFonts w:cs="Arial"/>
          <w:bCs/>
          <w:szCs w:val="20"/>
        </w:rPr>
        <w:t>1., 2. in 3. sklop (</w:t>
      </w:r>
      <w:r w:rsidR="00431309" w:rsidRPr="00A95B82">
        <w:rPr>
          <w:rFonts w:cs="Arial"/>
          <w:bCs/>
          <w:szCs w:val="20"/>
        </w:rPr>
        <w:t xml:space="preserve">ene ponudba/ </w:t>
      </w:r>
      <w:r w:rsidRPr="00A95B82">
        <w:rPr>
          <w:rFonts w:cs="Arial"/>
          <w:bCs/>
          <w:szCs w:val="20"/>
        </w:rPr>
        <w:t>enotna cena</w:t>
      </w:r>
      <w:r w:rsidR="006C0AB6" w:rsidRPr="00A95B82">
        <w:rPr>
          <w:rFonts w:cs="Arial"/>
          <w:bCs/>
          <w:szCs w:val="20"/>
        </w:rPr>
        <w:t xml:space="preserve"> storitve</w:t>
      </w:r>
      <w:r w:rsidRPr="00A95B82">
        <w:rPr>
          <w:rFonts w:cs="Arial"/>
          <w:bCs/>
          <w:szCs w:val="20"/>
        </w:rPr>
        <w:t xml:space="preserve">) in </w:t>
      </w:r>
    </w:p>
    <w:p w14:paraId="1D13404D" w14:textId="704488A0" w:rsidR="00AC1C80" w:rsidRPr="00A95B82" w:rsidRDefault="002F2295" w:rsidP="002F2295">
      <w:pPr>
        <w:pStyle w:val="Odstavekseznama"/>
        <w:numPr>
          <w:ilvl w:val="0"/>
          <w:numId w:val="19"/>
        </w:numPr>
        <w:rPr>
          <w:rFonts w:cs="Arial"/>
          <w:bCs/>
          <w:szCs w:val="20"/>
        </w:rPr>
      </w:pPr>
      <w:r w:rsidRPr="00A95B82">
        <w:t xml:space="preserve">4. sklop. </w:t>
      </w:r>
    </w:p>
    <w:p w14:paraId="5B4BC842" w14:textId="77777777" w:rsidR="002F2295" w:rsidRPr="00A95B82" w:rsidRDefault="002F2295" w:rsidP="002F2295">
      <w:pPr>
        <w:pStyle w:val="Odstavekseznama"/>
        <w:rPr>
          <w:rFonts w:cs="Arial"/>
          <w:bCs/>
          <w:szCs w:val="20"/>
        </w:rPr>
      </w:pPr>
    </w:p>
    <w:bookmarkEnd w:id="17"/>
    <w:p w14:paraId="7A2AA34C" w14:textId="26457BF0" w:rsidR="004F5F6A" w:rsidRPr="00A95B82" w:rsidRDefault="004F5F6A" w:rsidP="00AE082E">
      <w:r w:rsidRPr="00A95B82">
        <w:t>Ponudnik v obrazcu »Enotni evropski dokument v zvezi z oddajo javnega naročila – ESPD« (v nadaljevanju: ESPD) navede, za kateri sklop se prijavlja. Kadar to ne bo izrecno označeno, bo naročnik štel, da se ponudnik prijavlja na sklop, za katerega je v obrazc</w:t>
      </w:r>
      <w:r w:rsidR="00442953" w:rsidRPr="00A95B82">
        <w:t>u</w:t>
      </w:r>
      <w:r w:rsidRPr="00A95B82">
        <w:t xml:space="preserve"> Predračun navedel cene.</w:t>
      </w:r>
      <w:r w:rsidR="00ED0A6C" w:rsidRPr="00A95B82">
        <w:t xml:space="preserve"> </w:t>
      </w:r>
    </w:p>
    <w:p w14:paraId="50C7944B" w14:textId="77777777" w:rsidR="004F5F6A" w:rsidRPr="00A95B82" w:rsidRDefault="004F5F6A" w:rsidP="00AE082E"/>
    <w:p w14:paraId="1390DA7D" w14:textId="2D04F720" w:rsidR="00AE082E" w:rsidRPr="00A95B82" w:rsidRDefault="004F5F6A" w:rsidP="00AE082E">
      <w:pPr>
        <w:rPr>
          <w:rFonts w:cs="Arial"/>
          <w:i/>
          <w:sz w:val="18"/>
          <w:szCs w:val="18"/>
        </w:rPr>
      </w:pPr>
      <w:r w:rsidRPr="00A95B82">
        <w:t xml:space="preserve">Za vsakega od sklopov se zahteva </w:t>
      </w:r>
      <w:r w:rsidR="00ED0A6C" w:rsidRPr="00A95B82">
        <w:t>neobstoj vseh razlogov za izključitev</w:t>
      </w:r>
      <w:r w:rsidRPr="00A95B82">
        <w:t xml:space="preserve">, ki so navedeni v </w:t>
      </w:r>
      <w:r w:rsidR="00E27348" w:rsidRPr="00A95B82">
        <w:t xml:space="preserve">točki </w:t>
      </w:r>
      <w:r w:rsidR="00232CB5" w:rsidRPr="00A95B82">
        <w:t>8</w:t>
      </w:r>
      <w:r w:rsidR="00ED0A6C" w:rsidRPr="00A95B82">
        <w:t>.1.1</w:t>
      </w:r>
      <w:r w:rsidRPr="00A95B82">
        <w:t>. teh navodil. Ostale zahteve naročnika (</w:t>
      </w:r>
      <w:r w:rsidR="00ED0A6C" w:rsidRPr="00A95B82">
        <w:t xml:space="preserve">pogoji za sodelovanje in zahteve, določene </w:t>
      </w:r>
      <w:r w:rsidRPr="00A95B82">
        <w:t>v drugih delih navodil ponudnikom za pripravo ponudbe) morajo ponudniki izpolnjevati</w:t>
      </w:r>
      <w:r w:rsidR="00A64930" w:rsidRPr="00A95B82">
        <w:t>,</w:t>
      </w:r>
      <w:r w:rsidRPr="00A95B82">
        <w:t xml:space="preserve"> kot so zapisane za posamezen sklop.</w:t>
      </w:r>
      <w:r w:rsidRPr="00A95B82">
        <w:rPr>
          <w:highlight w:val="yellow"/>
        </w:rPr>
        <w:t xml:space="preserve"> </w:t>
      </w:r>
      <w:r w:rsidRPr="00A95B82">
        <w:t>Naročnik bo izbral najugodnejšega ponudnika</w:t>
      </w:r>
      <w:r w:rsidR="00ED0A6C" w:rsidRPr="00A95B82">
        <w:t xml:space="preserve"> na podlagi meril za izbiro </w:t>
      </w:r>
      <w:r w:rsidRPr="00A95B82">
        <w:t xml:space="preserve">in oddal </w:t>
      </w:r>
      <w:r w:rsidR="006C0AB6" w:rsidRPr="00A95B82">
        <w:t>v kombinaciji kot je navedeno v drugem odstavku te točke.</w:t>
      </w:r>
    </w:p>
    <w:p w14:paraId="371AADB3" w14:textId="77777777" w:rsidR="00AE082E" w:rsidRPr="00A95B82" w:rsidRDefault="00AE082E" w:rsidP="00AE082E"/>
    <w:p w14:paraId="171CD920" w14:textId="794DB07B" w:rsidR="00AE082E" w:rsidRPr="00A95B82" w:rsidRDefault="00AE082E" w:rsidP="009B21B4">
      <w:r w:rsidRPr="00A95B82">
        <w:t>Naročnik bo na podlagi pogojev in meril</w:t>
      </w:r>
      <w:r w:rsidR="004F5F6A" w:rsidRPr="00A95B82">
        <w:t xml:space="preserve"> </w:t>
      </w:r>
      <w:r w:rsidR="00ED0A6C" w:rsidRPr="00A95B82">
        <w:t>določenih v razpisni dokumentaciji</w:t>
      </w:r>
      <w:r w:rsidR="009B21B4" w:rsidRPr="00A95B82">
        <w:t xml:space="preserve"> </w:t>
      </w:r>
      <w:r w:rsidR="009B21B4" w:rsidRPr="00A95B82">
        <w:rPr>
          <w:i/>
          <w:iCs/>
        </w:rPr>
        <w:t xml:space="preserve">(obrazec št. </w:t>
      </w:r>
      <w:r w:rsidR="0067022D" w:rsidRPr="00A95B82">
        <w:rPr>
          <w:i/>
          <w:iCs/>
        </w:rPr>
        <w:t>7</w:t>
      </w:r>
      <w:r w:rsidR="009B21B4" w:rsidRPr="00A95B82">
        <w:rPr>
          <w:i/>
          <w:iCs/>
        </w:rPr>
        <w:t>)</w:t>
      </w:r>
      <w:r w:rsidR="00ED0A6C" w:rsidRPr="00A95B82">
        <w:rPr>
          <w:i/>
          <w:iCs/>
        </w:rPr>
        <w:t>,</w:t>
      </w:r>
      <w:r w:rsidR="0044429C" w:rsidRPr="00A95B82">
        <w:t xml:space="preserve"> </w:t>
      </w:r>
      <w:r w:rsidRPr="00A95B82">
        <w:t>izbral ponudnika, s katerim</w:t>
      </w:r>
      <w:r w:rsidR="00635BA0" w:rsidRPr="00A95B82">
        <w:t xml:space="preserve"> bo</w:t>
      </w:r>
      <w:r w:rsidR="009B21B4" w:rsidRPr="00A95B82">
        <w:t xml:space="preserve"> </w:t>
      </w:r>
      <w:r w:rsidRPr="00A95B82">
        <w:t>posamezni naročnik sklenil pogodbo</w:t>
      </w:r>
      <w:r w:rsidR="009B21B4" w:rsidRPr="00A95B82">
        <w:t>.</w:t>
      </w:r>
    </w:p>
    <w:p w14:paraId="1B2C673E" w14:textId="51188AC3" w:rsidR="005312FE" w:rsidRPr="00A95B82" w:rsidRDefault="008719FF" w:rsidP="00AE082E">
      <w:pPr>
        <w:pStyle w:val="Naslov1"/>
      </w:pPr>
      <w:bookmarkStart w:id="20" w:name="_Toc464638490"/>
      <w:bookmarkStart w:id="21" w:name="_Toc464638491"/>
      <w:bookmarkStart w:id="22" w:name="_Toc144369173"/>
      <w:bookmarkEnd w:id="20"/>
      <w:bookmarkEnd w:id="21"/>
      <w:r w:rsidRPr="00A95B82">
        <w:t>R</w:t>
      </w:r>
      <w:r w:rsidR="00C91BF6" w:rsidRPr="00A95B82">
        <w:t>OK IN NAČIN PREDLOŽITVE PONUDBE</w:t>
      </w:r>
      <w:bookmarkEnd w:id="18"/>
      <w:bookmarkEnd w:id="19"/>
      <w:bookmarkEnd w:id="22"/>
    </w:p>
    <w:p w14:paraId="2DA965CD" w14:textId="77777777" w:rsidR="0017690A" w:rsidRPr="00A95B82" w:rsidRDefault="0017690A" w:rsidP="0017690A">
      <w:pPr>
        <w:rPr>
          <w:rFonts w:cs="Arial"/>
          <w:szCs w:val="20"/>
        </w:rPr>
      </w:pPr>
      <w:r w:rsidRPr="00A95B82">
        <w:rPr>
          <w:rFonts w:cs="Arial"/>
          <w:szCs w:val="20"/>
        </w:rPr>
        <w:t xml:space="preserve">Ponudniki morajo ponudbe predložiti v informacijski sistem e-JN </w:t>
      </w:r>
      <w:r w:rsidR="004B1094" w:rsidRPr="00A95B82">
        <w:rPr>
          <w:rFonts w:cs="Arial"/>
          <w:szCs w:val="20"/>
        </w:rPr>
        <w:t xml:space="preserve">(v nadaljevanju: sistem e-JN) </w:t>
      </w:r>
      <w:r w:rsidRPr="00A95B82">
        <w:rPr>
          <w:rFonts w:cs="Arial"/>
          <w:szCs w:val="20"/>
        </w:rPr>
        <w:t xml:space="preserve">na spletnem naslovu </w:t>
      </w:r>
      <w:hyperlink r:id="rId9" w:history="1">
        <w:r w:rsidR="00727F96" w:rsidRPr="00A95B82">
          <w:rPr>
            <w:rStyle w:val="Hiperpovezava"/>
            <w:rFonts w:cs="Arial"/>
            <w:color w:val="auto"/>
            <w:szCs w:val="20"/>
          </w:rPr>
          <w:t>https://ejn.gov.si/</w:t>
        </w:r>
      </w:hyperlink>
      <w:r w:rsidRPr="00A95B82">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10" w:history="1">
        <w:r w:rsidRPr="00A95B82">
          <w:rPr>
            <w:rStyle w:val="Hiperpovezava"/>
            <w:rFonts w:cs="Arial"/>
            <w:color w:val="auto"/>
            <w:szCs w:val="20"/>
          </w:rPr>
          <w:t>https://ejn.gov.si/</w:t>
        </w:r>
      </w:hyperlink>
      <w:r w:rsidRPr="00A95B82">
        <w:rPr>
          <w:rFonts w:cs="Arial"/>
          <w:szCs w:val="20"/>
        </w:rPr>
        <w:t>.</w:t>
      </w:r>
    </w:p>
    <w:p w14:paraId="56B32CD5" w14:textId="77777777" w:rsidR="0017690A" w:rsidRPr="00A95B82" w:rsidRDefault="0017690A" w:rsidP="005312FE"/>
    <w:p w14:paraId="32CBCC89" w14:textId="77777777" w:rsidR="0017690A" w:rsidRPr="00A95B82" w:rsidRDefault="0017690A" w:rsidP="0017690A">
      <w:pPr>
        <w:rPr>
          <w:rFonts w:cs="Arial"/>
          <w:szCs w:val="20"/>
        </w:rPr>
      </w:pPr>
      <w:r w:rsidRPr="00A95B82">
        <w:rPr>
          <w:rFonts w:cs="Arial"/>
          <w:szCs w:val="20"/>
        </w:rPr>
        <w:t xml:space="preserve">Ponudnik se mora pred oddajo ponudbe registrirati na spletnem naslovu </w:t>
      </w:r>
      <w:hyperlink r:id="rId11" w:history="1">
        <w:r w:rsidR="00727F96" w:rsidRPr="00A95B82">
          <w:rPr>
            <w:rStyle w:val="Hiperpovezava"/>
            <w:rFonts w:cs="Arial"/>
            <w:color w:val="auto"/>
            <w:szCs w:val="20"/>
          </w:rPr>
          <w:t>https://ejn.gov.si/</w:t>
        </w:r>
      </w:hyperlink>
      <w:r w:rsidRPr="00A95B82">
        <w:rPr>
          <w:rFonts w:cs="Arial"/>
          <w:szCs w:val="20"/>
        </w:rPr>
        <w:t>, v skladu z Navodili za uporabo e-JN. Če je ponudnik že registriran v sistem e-JN, se v aplikacijo prijavi na istem naslovu.</w:t>
      </w:r>
    </w:p>
    <w:p w14:paraId="4F725F7D" w14:textId="77777777" w:rsidR="0017690A" w:rsidRPr="00A95B82" w:rsidRDefault="0017690A" w:rsidP="0017690A">
      <w:pPr>
        <w:rPr>
          <w:rFonts w:cs="Arial"/>
          <w:szCs w:val="20"/>
        </w:rPr>
      </w:pPr>
    </w:p>
    <w:p w14:paraId="71C60F54" w14:textId="77777777" w:rsidR="00E10AD7" w:rsidRPr="00A95B82" w:rsidRDefault="00E10AD7" w:rsidP="00E10AD7">
      <w:r w:rsidRPr="00A95B82">
        <w:t xml:space="preserve">Uporabnik ponudnika, ki je v sistemu e-JN pooblaščen za oddajanje ponudb, ponudbo odda s klikom na gumb »Oddaj«. </w:t>
      </w:r>
      <w:r w:rsidR="00FE6641" w:rsidRPr="00A95B82">
        <w:t>S</w:t>
      </w:r>
      <w:r w:rsidRPr="00A95B82">
        <w:t>istem e-JN ob oddaji ponudb zabeleži identiteto uporabnika in čas oddaje ponudbe. Uporabnik z dejanjem oddaje ponudbe izkaže in izjavi voljo v imenu ponudnika oddati zavezujočo ponudbo (18. člen Obligacijskega zakonika</w:t>
      </w:r>
      <w:r w:rsidRPr="00A95B82">
        <w:rPr>
          <w:rStyle w:val="Sprotnaopomba-sklic"/>
        </w:rPr>
        <w:footnoteReference w:id="1"/>
      </w:r>
      <w:r w:rsidRPr="00A95B82">
        <w:t>). Z oddajo ponudbe je le-ta zavezujoča za čas, naveden v ponudbi, razen če jo uporabnik ponudnika umakne ali spremeni pred potekom roka za oddajo ponudb.</w:t>
      </w:r>
    </w:p>
    <w:p w14:paraId="56471050" w14:textId="77777777" w:rsidR="0017690A" w:rsidRPr="00A95B82" w:rsidRDefault="0017690A" w:rsidP="0017690A">
      <w:pPr>
        <w:rPr>
          <w:rFonts w:cs="Arial"/>
          <w:szCs w:val="20"/>
          <w:lang w:eastAsia="sl-SI"/>
        </w:rPr>
      </w:pPr>
    </w:p>
    <w:p w14:paraId="7F499E35" w14:textId="6226FE20" w:rsidR="0017690A" w:rsidRPr="00A95B82" w:rsidRDefault="0017690A" w:rsidP="0017690A">
      <w:r w:rsidRPr="00A95B82">
        <w:rPr>
          <w:rFonts w:cs="Arial"/>
          <w:szCs w:val="20"/>
          <w:lang w:eastAsia="sl-SI"/>
        </w:rPr>
        <w:t xml:space="preserve">Ponudba se šteje za pravočasno oddano, če jo naročnik prejme preko sistema e-JN </w:t>
      </w:r>
      <w:hyperlink r:id="rId12" w:history="1">
        <w:r w:rsidR="00727F96" w:rsidRPr="00A95B82">
          <w:rPr>
            <w:rStyle w:val="Hiperpovezava"/>
            <w:rFonts w:cs="Arial"/>
            <w:color w:val="auto"/>
            <w:szCs w:val="20"/>
            <w:lang w:eastAsia="sl-SI"/>
          </w:rPr>
          <w:t>https://ejn.gov.si</w:t>
        </w:r>
      </w:hyperlink>
      <w:r w:rsidRPr="00A95B82">
        <w:rPr>
          <w:rFonts w:cs="Arial"/>
          <w:szCs w:val="20"/>
          <w:lang w:eastAsia="sl-SI"/>
        </w:rPr>
        <w:t xml:space="preserve"> </w:t>
      </w:r>
      <w:r w:rsidRPr="00A95B82">
        <w:rPr>
          <w:rFonts w:cs="Arial"/>
          <w:b/>
          <w:szCs w:val="20"/>
          <w:lang w:eastAsia="sl-SI"/>
        </w:rPr>
        <w:t xml:space="preserve">najkasneje do </w:t>
      </w:r>
      <w:r w:rsidR="00AC1C80" w:rsidRPr="00A95B82">
        <w:rPr>
          <w:b/>
        </w:rPr>
        <w:t xml:space="preserve">9. 10. 2023 </w:t>
      </w:r>
      <w:r w:rsidRPr="00A95B82">
        <w:rPr>
          <w:b/>
        </w:rPr>
        <w:t xml:space="preserve">do </w:t>
      </w:r>
      <w:r w:rsidR="00AC1C80" w:rsidRPr="00A95B82">
        <w:rPr>
          <w:b/>
          <w:bCs/>
        </w:rPr>
        <w:t>10.</w:t>
      </w:r>
      <w:r w:rsidRPr="00A95B82">
        <w:t xml:space="preserve"> </w:t>
      </w:r>
      <w:r w:rsidRPr="00A95B82">
        <w:rPr>
          <w:b/>
        </w:rPr>
        <w:t>ure</w:t>
      </w:r>
      <w:r w:rsidRPr="00A95B82">
        <w:t>. Za oddano ponudbo se šteje ponudba, ki je v sistemu e-JN označena s statusom »ODDAN</w:t>
      </w:r>
      <w:r w:rsidR="009E0D66" w:rsidRPr="00A95B82">
        <w:t>A</w:t>
      </w:r>
      <w:r w:rsidRPr="00A95B82">
        <w:t>«.</w:t>
      </w:r>
    </w:p>
    <w:p w14:paraId="46474C97" w14:textId="77777777" w:rsidR="0017690A" w:rsidRPr="00A95B82" w:rsidRDefault="0017690A" w:rsidP="0017690A"/>
    <w:p w14:paraId="38522814" w14:textId="77777777" w:rsidR="0017690A" w:rsidRPr="00A95B82" w:rsidRDefault="0017690A" w:rsidP="0017690A">
      <w:r w:rsidRPr="00A95B82">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A95B82" w:rsidRDefault="0017690A" w:rsidP="0017690A"/>
    <w:p w14:paraId="01A7BF45" w14:textId="77777777" w:rsidR="0017690A" w:rsidRPr="00A95B82" w:rsidRDefault="0017690A" w:rsidP="0017690A">
      <w:r w:rsidRPr="00A95B82">
        <w:t>Po preteku roka za predložitev ponudb ponudbe ne bo več mogoče oddati.</w:t>
      </w:r>
    </w:p>
    <w:p w14:paraId="0D493F9D" w14:textId="77777777" w:rsidR="00FE0500" w:rsidRPr="00A95B82" w:rsidRDefault="00C91BF6" w:rsidP="0071261A">
      <w:pPr>
        <w:pStyle w:val="Naslov1"/>
      </w:pPr>
      <w:bookmarkStart w:id="23" w:name="_Toc467501160"/>
      <w:bookmarkStart w:id="24" w:name="_Toc467501161"/>
      <w:bookmarkStart w:id="25" w:name="_Toc336851733"/>
      <w:bookmarkStart w:id="26" w:name="_Toc336851781"/>
      <w:bookmarkStart w:id="27" w:name="_Toc144369174"/>
      <w:bookmarkEnd w:id="23"/>
      <w:bookmarkEnd w:id="24"/>
      <w:r w:rsidRPr="00A95B82">
        <w:t>ČAS IN KRAJ ODPIRANJA PONUDB</w:t>
      </w:r>
      <w:bookmarkEnd w:id="25"/>
      <w:bookmarkEnd w:id="26"/>
      <w:bookmarkEnd w:id="27"/>
      <w:r w:rsidR="00B55B72" w:rsidRPr="00A95B82">
        <w:t xml:space="preserve"> </w:t>
      </w:r>
    </w:p>
    <w:p w14:paraId="4E1A2C62" w14:textId="6E2869D0" w:rsidR="0017690A" w:rsidRPr="00A95B82" w:rsidRDefault="0017690A" w:rsidP="0017690A">
      <w:pPr>
        <w:rPr>
          <w:rFonts w:cs="Arial"/>
          <w:szCs w:val="20"/>
          <w:lang w:eastAsia="sl-SI"/>
        </w:rPr>
      </w:pPr>
      <w:r w:rsidRPr="00A95B82">
        <w:rPr>
          <w:rFonts w:cs="Arial"/>
          <w:szCs w:val="20"/>
        </w:rPr>
        <w:t xml:space="preserve">Odpiranje ponudb bo potekalo avtomatično v sistemu e-JN dne </w:t>
      </w:r>
      <w:r w:rsidR="00AC1C80" w:rsidRPr="00A95B82">
        <w:rPr>
          <w:b/>
        </w:rPr>
        <w:t xml:space="preserve">9. 10. 2023 </w:t>
      </w:r>
      <w:r w:rsidRPr="00A95B82">
        <w:t xml:space="preserve">in se bo začelo </w:t>
      </w:r>
      <w:r w:rsidRPr="00A95B82">
        <w:rPr>
          <w:b/>
        </w:rPr>
        <w:t xml:space="preserve">ob </w:t>
      </w:r>
      <w:r w:rsidR="00AC1C80" w:rsidRPr="00A95B82">
        <w:rPr>
          <w:b/>
        </w:rPr>
        <w:t>11.</w:t>
      </w:r>
      <w:r w:rsidRPr="00A95B82">
        <w:rPr>
          <w:b/>
        </w:rPr>
        <w:t xml:space="preserve"> uri</w:t>
      </w:r>
      <w:r w:rsidRPr="00A95B82">
        <w:t xml:space="preserve"> na spletnem naslovu </w:t>
      </w:r>
      <w:hyperlink r:id="rId13" w:history="1">
        <w:r w:rsidR="00727F96" w:rsidRPr="00A95B82">
          <w:rPr>
            <w:rStyle w:val="Hiperpovezava"/>
            <w:rFonts w:cs="Arial"/>
            <w:color w:val="auto"/>
            <w:szCs w:val="20"/>
            <w:lang w:eastAsia="sl-SI"/>
          </w:rPr>
          <w:t>https://ejn.gov.si/</w:t>
        </w:r>
      </w:hyperlink>
      <w:r w:rsidRPr="00A95B82">
        <w:rPr>
          <w:rFonts w:cs="Arial"/>
          <w:szCs w:val="20"/>
          <w:lang w:eastAsia="sl-SI"/>
        </w:rPr>
        <w:t xml:space="preserve">. </w:t>
      </w:r>
    </w:p>
    <w:p w14:paraId="5D259297" w14:textId="77777777" w:rsidR="0017690A" w:rsidRPr="00A95B82" w:rsidRDefault="0017690A" w:rsidP="0017690A"/>
    <w:p w14:paraId="05758B11" w14:textId="77777777" w:rsidR="0017690A" w:rsidRPr="00A95B82" w:rsidRDefault="0017690A" w:rsidP="0017690A">
      <w:r w:rsidRPr="00A95B82">
        <w:t xml:space="preserve">Odpiranje poteka tako, da sistem e-JN samodejno ob uri, ki je določena za javno odpiranje ponudb, prikaže podatke o ponudniku, o variantah, če so bile zahtevane oziroma dovoljene, </w:t>
      </w:r>
      <w:r w:rsidR="00335ECD" w:rsidRPr="00A95B82">
        <w:t xml:space="preserve">skupni ponudbeni vrednosti ponudbe </w:t>
      </w:r>
      <w:r w:rsidRPr="00A95B82">
        <w:t xml:space="preserve">ter omogoči dostop do dokumenta, ki ga ponudnik naloži v sistem e-JN pod </w:t>
      </w:r>
      <w:r w:rsidR="0086730E" w:rsidRPr="00A95B82">
        <w:t xml:space="preserve">razdelek »Skupna ponudbena cena«, v del </w:t>
      </w:r>
      <w:r w:rsidRPr="00A95B82">
        <w:t xml:space="preserve">»Predračun«. </w:t>
      </w:r>
    </w:p>
    <w:p w14:paraId="0964C759" w14:textId="77777777" w:rsidR="00400A3C" w:rsidRPr="00A95B82" w:rsidRDefault="00C91BF6" w:rsidP="00737C91">
      <w:pPr>
        <w:pStyle w:val="Naslov1"/>
      </w:pPr>
      <w:bookmarkStart w:id="28" w:name="_Toc509686720"/>
      <w:bookmarkStart w:id="29" w:name="_Toc509690828"/>
      <w:bookmarkStart w:id="30" w:name="_Toc509691985"/>
      <w:bookmarkStart w:id="31" w:name="_Toc509686721"/>
      <w:bookmarkStart w:id="32" w:name="_Toc509690829"/>
      <w:bookmarkStart w:id="33" w:name="_Toc509691986"/>
      <w:bookmarkStart w:id="34" w:name="_Toc509686722"/>
      <w:bookmarkStart w:id="35" w:name="_Toc509690830"/>
      <w:bookmarkStart w:id="36" w:name="_Toc509691987"/>
      <w:bookmarkStart w:id="37" w:name="_Toc509686723"/>
      <w:bookmarkStart w:id="38" w:name="_Toc509690831"/>
      <w:bookmarkStart w:id="39" w:name="_Toc509691988"/>
      <w:bookmarkStart w:id="40" w:name="_Toc509686725"/>
      <w:bookmarkStart w:id="41" w:name="_Toc509690833"/>
      <w:bookmarkStart w:id="42" w:name="_Toc509691990"/>
      <w:bookmarkStart w:id="43" w:name="_Toc509686727"/>
      <w:bookmarkStart w:id="44" w:name="_Toc509690835"/>
      <w:bookmarkStart w:id="45" w:name="_Toc509691992"/>
      <w:bookmarkStart w:id="46" w:name="_Toc509686729"/>
      <w:bookmarkStart w:id="47" w:name="_Toc509690837"/>
      <w:bookmarkStart w:id="48" w:name="_Toc509691994"/>
      <w:bookmarkStart w:id="49" w:name="_Toc509686731"/>
      <w:bookmarkStart w:id="50" w:name="_Toc509690839"/>
      <w:bookmarkStart w:id="51" w:name="_Toc509691996"/>
      <w:bookmarkStart w:id="52" w:name="_Toc509686733"/>
      <w:bookmarkStart w:id="53" w:name="_Toc509690841"/>
      <w:bookmarkStart w:id="54" w:name="_Toc509691998"/>
      <w:bookmarkStart w:id="55" w:name="_Toc509686735"/>
      <w:bookmarkStart w:id="56" w:name="_Toc509690843"/>
      <w:bookmarkStart w:id="57" w:name="_Toc509692000"/>
      <w:bookmarkStart w:id="58" w:name="_Toc466382877"/>
      <w:bookmarkStart w:id="59" w:name="_Toc466382878"/>
      <w:bookmarkStart w:id="60" w:name="_Toc466382879"/>
      <w:bookmarkStart w:id="61" w:name="_Toc466382881"/>
      <w:bookmarkStart w:id="62" w:name="_Toc466382883"/>
      <w:bookmarkStart w:id="63" w:name="_Toc466382885"/>
      <w:bookmarkStart w:id="64" w:name="_Toc466382886"/>
      <w:bookmarkStart w:id="65" w:name="_Toc336851734"/>
      <w:bookmarkStart w:id="66" w:name="_Toc336851782"/>
      <w:bookmarkStart w:id="67" w:name="_Toc14436917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A95B82">
        <w:t>PRAVNA PODLAGA</w:t>
      </w:r>
      <w:bookmarkEnd w:id="65"/>
      <w:bookmarkEnd w:id="66"/>
      <w:bookmarkEnd w:id="67"/>
    </w:p>
    <w:p w14:paraId="7A404F56" w14:textId="77777777" w:rsidR="00400A3C" w:rsidRPr="00A95B82" w:rsidRDefault="00921A40" w:rsidP="00400A3C">
      <w:r w:rsidRPr="00A95B82">
        <w:t>Naročnik</w:t>
      </w:r>
      <w:r w:rsidR="008C7509" w:rsidRPr="00A95B82">
        <w:t xml:space="preserve"> izvaja </w:t>
      </w:r>
      <w:r w:rsidRPr="00A95B82">
        <w:t xml:space="preserve">postopek oddaje javnega naročila </w:t>
      </w:r>
      <w:r w:rsidR="00400A3C" w:rsidRPr="00A95B82">
        <w:t>na podlagi veljavnega zakona in podzakonskih aktov, ki urejajo javno naročanje, v skladu z veljavno zakonodajo, ki ureja področje javnih financ ter področje, ki je predmet javnega naročila.</w:t>
      </w:r>
    </w:p>
    <w:p w14:paraId="44C1D4A6" w14:textId="6390DD4C" w:rsidR="00AE082E" w:rsidRPr="00A95B82" w:rsidRDefault="008719FF" w:rsidP="00AE082E">
      <w:pPr>
        <w:pStyle w:val="Naslov1"/>
      </w:pPr>
      <w:bookmarkStart w:id="68" w:name="_Toc464638497"/>
      <w:bookmarkStart w:id="69" w:name="_Toc464638498"/>
      <w:bookmarkStart w:id="70" w:name="_Toc336851735"/>
      <w:bookmarkStart w:id="71" w:name="_Toc336851783"/>
      <w:bookmarkStart w:id="72" w:name="_Toc371662750"/>
      <w:bookmarkStart w:id="73" w:name="_Toc144369176"/>
      <w:bookmarkStart w:id="74" w:name="_Toc336851736"/>
      <w:bookmarkStart w:id="75" w:name="_Toc336851784"/>
      <w:bookmarkEnd w:id="68"/>
      <w:bookmarkEnd w:id="69"/>
      <w:r w:rsidRPr="00A95B82">
        <w:rPr>
          <w:caps w:val="0"/>
        </w:rPr>
        <w:t xml:space="preserve">TEMELJNA PRAVILA </w:t>
      </w:r>
      <w:bookmarkEnd w:id="70"/>
      <w:bookmarkEnd w:id="71"/>
      <w:r w:rsidRPr="00A95B82">
        <w:rPr>
          <w:caps w:val="0"/>
        </w:rPr>
        <w:t>ZA DOSTOP, OBVESTILA IN POJASNILA V ZVEZI Z RAZPISNO DOKUMENTACIJO</w:t>
      </w:r>
      <w:bookmarkEnd w:id="72"/>
      <w:bookmarkEnd w:id="73"/>
    </w:p>
    <w:p w14:paraId="5B07B8AC" w14:textId="11E5F8AA" w:rsidR="00400A3C" w:rsidRPr="00A95B82" w:rsidRDefault="008719FF" w:rsidP="00400A3C">
      <w:pPr>
        <w:pStyle w:val="Naslov2"/>
      </w:pPr>
      <w:bookmarkStart w:id="76" w:name="_Toc144369177"/>
      <w:r w:rsidRPr="00A95B82">
        <w:t>D</w:t>
      </w:r>
      <w:r w:rsidR="00400A3C" w:rsidRPr="00A95B82">
        <w:t>ostop do razpisne dokumentacije</w:t>
      </w:r>
      <w:bookmarkEnd w:id="74"/>
      <w:bookmarkEnd w:id="75"/>
      <w:bookmarkEnd w:id="76"/>
    </w:p>
    <w:p w14:paraId="52448C8E" w14:textId="69685C00" w:rsidR="00400A3C" w:rsidRPr="00A95B82" w:rsidRDefault="00400A3C" w:rsidP="00400A3C">
      <w:r w:rsidRPr="00A95B82">
        <w:t xml:space="preserve">Razpisno dokumentacijo lahko ponudniki dobijo na </w:t>
      </w:r>
      <w:r w:rsidR="00281AAF" w:rsidRPr="00A95B82">
        <w:t>p</w:t>
      </w:r>
      <w:r w:rsidR="00BE4635" w:rsidRPr="00A95B82">
        <w:t>ortalu javnih naročil</w:t>
      </w:r>
      <w:r w:rsidR="00D63EF4" w:rsidRPr="00A95B82">
        <w:t>.</w:t>
      </w:r>
    </w:p>
    <w:p w14:paraId="7A6A03F7" w14:textId="77777777" w:rsidR="00C9391F" w:rsidRPr="00A95B82" w:rsidRDefault="00C9391F" w:rsidP="00400A3C"/>
    <w:p w14:paraId="7F33498F" w14:textId="77777777" w:rsidR="0072175F" w:rsidRPr="00A95B82" w:rsidRDefault="0072175F" w:rsidP="0072175F">
      <w:r w:rsidRPr="00A95B82">
        <w:t>Dostop do razpisne dokumentacije je brezplačen.</w:t>
      </w:r>
    </w:p>
    <w:p w14:paraId="0660DEAA" w14:textId="00D0FA65" w:rsidR="00400A3C" w:rsidRPr="00A95B82" w:rsidRDefault="008719FF" w:rsidP="00400A3C">
      <w:pPr>
        <w:pStyle w:val="Naslov2"/>
      </w:pPr>
      <w:bookmarkStart w:id="77" w:name="_Toc464638501"/>
      <w:bookmarkStart w:id="78" w:name="_Toc464638503"/>
      <w:bookmarkStart w:id="79" w:name="_Toc336851737"/>
      <w:bookmarkStart w:id="80" w:name="_Toc336851785"/>
      <w:bookmarkStart w:id="81" w:name="_Toc144369178"/>
      <w:bookmarkEnd w:id="77"/>
      <w:bookmarkEnd w:id="78"/>
      <w:r w:rsidRPr="00A95B82">
        <w:t>O</w:t>
      </w:r>
      <w:r w:rsidR="00400A3C" w:rsidRPr="00A95B82">
        <w:t>bvestila in pojasnila v zvezi z razpisno dokumentacijo</w:t>
      </w:r>
      <w:bookmarkEnd w:id="79"/>
      <w:bookmarkEnd w:id="80"/>
      <w:bookmarkEnd w:id="81"/>
    </w:p>
    <w:p w14:paraId="4D4AC1ED" w14:textId="77777777" w:rsidR="00400A3C" w:rsidRPr="00A95B82" w:rsidRDefault="00400A3C" w:rsidP="00400A3C">
      <w:r w:rsidRPr="00A95B82">
        <w:t xml:space="preserve">Komunikacija s ponudniki o vprašanjih v zvezi z vsebino naročila in v zvezi s pripravo ponudbe poteka izključno preko </w:t>
      </w:r>
      <w:r w:rsidR="00281AAF" w:rsidRPr="00A95B82">
        <w:t>p</w:t>
      </w:r>
      <w:r w:rsidRPr="00A95B82">
        <w:t>ortala javnih naročil.</w:t>
      </w:r>
    </w:p>
    <w:p w14:paraId="47FE7458" w14:textId="77777777" w:rsidR="00400A3C" w:rsidRPr="00A95B82" w:rsidRDefault="00400A3C" w:rsidP="00400A3C"/>
    <w:p w14:paraId="07C2263E" w14:textId="701E7C82" w:rsidR="00D26262" w:rsidRPr="00A95B82" w:rsidRDefault="00400A3C" w:rsidP="00400A3C">
      <w:r w:rsidRPr="00A95B82">
        <w:t xml:space="preserve">Naročnik bo zahtevo za pojasnilo razpisne dokumentacije oziroma kakršnokoli drugo vprašanje v zvezi </w:t>
      </w:r>
      <w:r w:rsidR="00306937" w:rsidRPr="00A95B82">
        <w:t>z naročilom</w:t>
      </w:r>
      <w:r w:rsidRPr="00A95B82">
        <w:t xml:space="preserve"> štel kot pravočasno, v kolikor bo na </w:t>
      </w:r>
      <w:r w:rsidR="00281AAF" w:rsidRPr="00A95B82">
        <w:t>p</w:t>
      </w:r>
      <w:r w:rsidRPr="00A95B82">
        <w:t xml:space="preserve">ortalu javnih naročil zastavljeno najkasneje do vključno </w:t>
      </w:r>
      <w:r w:rsidR="00AC1C80" w:rsidRPr="00A95B82">
        <w:rPr>
          <w:b/>
          <w:bCs/>
        </w:rPr>
        <w:t>29. 9. 2023</w:t>
      </w:r>
      <w:r w:rsidR="00D63EF4" w:rsidRPr="00A95B82">
        <w:rPr>
          <w:b/>
          <w:bCs/>
        </w:rPr>
        <w:t xml:space="preserve"> </w:t>
      </w:r>
      <w:r w:rsidRPr="00A95B82">
        <w:rPr>
          <w:b/>
          <w:bCs/>
        </w:rPr>
        <w:t>do</w:t>
      </w:r>
      <w:r w:rsidR="00D63EF4" w:rsidRPr="00A95B82">
        <w:rPr>
          <w:b/>
          <w:bCs/>
        </w:rPr>
        <w:t xml:space="preserve"> </w:t>
      </w:r>
      <w:r w:rsidR="00AC1C80" w:rsidRPr="00A95B82">
        <w:rPr>
          <w:b/>
          <w:bCs/>
        </w:rPr>
        <w:t>10.</w:t>
      </w:r>
      <w:r w:rsidR="00D63EF4" w:rsidRPr="00A95B82">
        <w:rPr>
          <w:b/>
          <w:bCs/>
        </w:rPr>
        <w:t xml:space="preserve"> ure</w:t>
      </w:r>
      <w:r w:rsidR="00AC1C80" w:rsidRPr="00A95B82">
        <w:t>.</w:t>
      </w:r>
      <w:r w:rsidR="00C450AB" w:rsidRPr="00A95B82">
        <w:t xml:space="preserve"> </w:t>
      </w:r>
    </w:p>
    <w:p w14:paraId="3E41DCEF" w14:textId="77777777" w:rsidR="00D26262" w:rsidRPr="00A95B82" w:rsidRDefault="00D26262" w:rsidP="00400A3C"/>
    <w:p w14:paraId="7FC59071" w14:textId="77777777" w:rsidR="00400A3C" w:rsidRPr="00A95B82" w:rsidRDefault="00400A3C" w:rsidP="00400A3C">
      <w:r w:rsidRPr="00A95B82">
        <w:t>Na zahteve za pojasnila oziroma druga vprašanja v zvezi z naročilom, zastavljena po tem roku, naročnik ne bo odgovarjal.</w:t>
      </w:r>
    </w:p>
    <w:p w14:paraId="5943342A" w14:textId="77777777" w:rsidR="0077559D" w:rsidRPr="00A95B82" w:rsidRDefault="0077559D" w:rsidP="00400A3C"/>
    <w:p w14:paraId="02350581" w14:textId="77777777" w:rsidR="0077559D" w:rsidRPr="00A95B82" w:rsidRDefault="0077559D" w:rsidP="00400A3C">
      <w:r w:rsidRPr="00A95B82">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55CD6D2" w14:textId="66D411B4" w:rsidR="006C0AB6" w:rsidRPr="00A95B82" w:rsidRDefault="006C0AB6" w:rsidP="006C0AB6">
      <w:pPr>
        <w:pStyle w:val="Naslov2"/>
        <w:numPr>
          <w:ilvl w:val="1"/>
          <w:numId w:val="20"/>
        </w:numPr>
      </w:pPr>
      <w:bookmarkStart w:id="82" w:name="_Toc144369179"/>
      <w:r w:rsidRPr="00A95B82">
        <w:t>Zaupnost podatkov in postopka</w:t>
      </w:r>
      <w:bookmarkEnd w:id="82"/>
    </w:p>
    <w:p w14:paraId="325AA307" w14:textId="55656342" w:rsidR="006C0AB6" w:rsidRPr="00A95B82" w:rsidRDefault="006C0AB6" w:rsidP="006C0AB6">
      <w:r w:rsidRPr="00A95B82">
        <w:t>Naročnik bo ponudniku zagotovil varovanje podatkov, ki se glede na določbe zakona, ki ureja varstvo osebnih podatkov, tajne podatke ali gospodarske družbe, štejejo za osebne ali tajne podatke ali poslovno skrivnost.</w:t>
      </w:r>
    </w:p>
    <w:p w14:paraId="5A2D088D" w14:textId="77777777" w:rsidR="006C0AB6" w:rsidRPr="00A95B82" w:rsidRDefault="006C0AB6" w:rsidP="006C0AB6"/>
    <w:p w14:paraId="0CADEE3B" w14:textId="501FEEDB" w:rsidR="006C0AB6" w:rsidRPr="00A95B82" w:rsidRDefault="006C0AB6" w:rsidP="006C0AB6">
      <w:r w:rsidRPr="00A95B82">
        <w:t>Ponudnik mora v svoji ponudbi označiti tiste podatke, ki pomenijo poslovno skrivnost po 39. in 40. členu Zakona o gospodarskih družbah (Uradni list RS, št. 65/09 s spremembami) in priložiti ustrezni sklep o določitvi zaupnih podatkov. Pri tem mora upoštevati določbe 35. člena ZJN-3 in določbe Zakona o dostopu do informacij javnega značaja (Uradni list RS, št. 51/06 s spremembami).</w:t>
      </w:r>
    </w:p>
    <w:p w14:paraId="0798FB38" w14:textId="77777777" w:rsidR="006C0AB6" w:rsidRPr="00A95B82" w:rsidRDefault="006C0AB6" w:rsidP="006C0AB6"/>
    <w:p w14:paraId="12EA4626" w14:textId="77777777" w:rsidR="006C0AB6" w:rsidRPr="00A95B82" w:rsidRDefault="006C0AB6" w:rsidP="006C0AB6">
      <w:r w:rsidRPr="00A95B82">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4091D920" w14:textId="77777777" w:rsidR="006C0AB6" w:rsidRPr="00A95B82" w:rsidRDefault="006C0AB6" w:rsidP="006C0AB6"/>
    <w:p w14:paraId="364378BE" w14:textId="741B1901" w:rsidR="006C0AB6" w:rsidRPr="00A95B82" w:rsidRDefault="006C0AB6" w:rsidP="006C0AB6">
      <w:r w:rsidRPr="00A95B82">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57BDBE0" w14:textId="77777777" w:rsidR="006C0AB6" w:rsidRPr="00A95B82" w:rsidRDefault="006C0AB6" w:rsidP="006C0AB6"/>
    <w:p w14:paraId="28A36F39" w14:textId="3115C05B" w:rsidR="006C0AB6" w:rsidRPr="00A95B82" w:rsidRDefault="006C0AB6" w:rsidP="006C0AB6">
      <w:r w:rsidRPr="00A95B82">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1FF156CF" w14:textId="77777777" w:rsidR="00431309" w:rsidRPr="00A95B82" w:rsidRDefault="00431309" w:rsidP="006C0AB6"/>
    <w:p w14:paraId="651EDC51" w14:textId="3E79C7E4" w:rsidR="00431309" w:rsidRPr="00A95B82" w:rsidRDefault="00431309" w:rsidP="006C0AB6">
      <w:r w:rsidRPr="00A95B82">
        <w:rPr>
          <w:rFonts w:cs="Arial"/>
          <w:szCs w:val="20"/>
        </w:rPr>
        <w:t>Ponudnik mora ponudbeni dokumentaciji priložiti sklep o varovanju poslovne skrivnosti.</w:t>
      </w:r>
    </w:p>
    <w:p w14:paraId="4720DBF6" w14:textId="538F25B2" w:rsidR="005312FE" w:rsidRPr="00A95B82" w:rsidRDefault="008719FF" w:rsidP="005B48AD">
      <w:pPr>
        <w:pStyle w:val="Naslov1"/>
      </w:pPr>
      <w:bookmarkStart w:id="83" w:name="_Toc467133853"/>
      <w:bookmarkStart w:id="84" w:name="_Toc467501167"/>
      <w:bookmarkStart w:id="85" w:name="_Toc467133854"/>
      <w:bookmarkStart w:id="86" w:name="_Toc467501168"/>
      <w:bookmarkStart w:id="87" w:name="_Toc467133855"/>
      <w:bookmarkStart w:id="88" w:name="_Toc467501169"/>
      <w:bookmarkStart w:id="89" w:name="_Toc467133856"/>
      <w:bookmarkStart w:id="90" w:name="_Toc467501170"/>
      <w:bookmarkStart w:id="91" w:name="_Toc467133857"/>
      <w:bookmarkStart w:id="92" w:name="_Toc467501171"/>
      <w:bookmarkStart w:id="93" w:name="_Toc467133858"/>
      <w:bookmarkStart w:id="94" w:name="_Toc467501172"/>
      <w:bookmarkStart w:id="95" w:name="_Toc467133859"/>
      <w:bookmarkStart w:id="96" w:name="_Toc467501173"/>
      <w:bookmarkStart w:id="97" w:name="_Toc467133862"/>
      <w:bookmarkStart w:id="98" w:name="_Toc467501176"/>
      <w:bookmarkStart w:id="99" w:name="_Toc467133865"/>
      <w:bookmarkStart w:id="100" w:name="_Toc467501179"/>
      <w:bookmarkStart w:id="101" w:name="_Toc467133866"/>
      <w:bookmarkStart w:id="102" w:name="_Toc467501180"/>
      <w:bookmarkStart w:id="103" w:name="_Toc14436918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A95B82">
        <w:rPr>
          <w:caps w:val="0"/>
        </w:rPr>
        <w:t>UGOTAVLJANJE SPOSOBNOSTI</w:t>
      </w:r>
      <w:bookmarkEnd w:id="103"/>
    </w:p>
    <w:p w14:paraId="52A34BC1" w14:textId="3C09368B" w:rsidR="005B48AD" w:rsidRPr="00A95B82" w:rsidRDefault="008719FF" w:rsidP="005B48AD">
      <w:pPr>
        <w:pStyle w:val="Naslov2"/>
      </w:pPr>
      <w:bookmarkStart w:id="104" w:name="_Toc144369181"/>
      <w:r w:rsidRPr="00A95B82">
        <w:t>U</w:t>
      </w:r>
      <w:r w:rsidR="002838E4" w:rsidRPr="00A95B82">
        <w:t>gotavljanje sposobnosti za sodelovanje v postopku oddaje javnega naročila in dokazila</w:t>
      </w:r>
      <w:bookmarkEnd w:id="104"/>
    </w:p>
    <w:p w14:paraId="5D9DFE5B" w14:textId="77777777" w:rsidR="00DC2CF5" w:rsidRPr="00A95B82" w:rsidRDefault="005B48AD" w:rsidP="00DC2CF5">
      <w:r w:rsidRPr="00A95B82">
        <w:t xml:space="preserve">Ponudnik mora izpolnjevati vse v tej točki navedene pogoje. </w:t>
      </w:r>
    </w:p>
    <w:p w14:paraId="1133E1B2" w14:textId="77777777" w:rsidR="007738A6" w:rsidRPr="00A95B82" w:rsidRDefault="007738A6" w:rsidP="00DC2CF5"/>
    <w:p w14:paraId="0E662E14" w14:textId="77777777" w:rsidR="007738A6" w:rsidRPr="00A95B82" w:rsidRDefault="007738A6" w:rsidP="005B48AD">
      <w:r w:rsidRPr="00A95B82">
        <w:t xml:space="preserve">Ob predložitvi ponudbe bo naročnik namesto potrdil, ki jih izdajajo javni organi ali tretje osebe, v skladu </w:t>
      </w:r>
      <w:r w:rsidR="0058640D" w:rsidRPr="00A95B82">
        <w:t>z</w:t>
      </w:r>
      <w:r w:rsidRPr="00A95B82">
        <w:t xml:space="preserve"> 79. členom ZJN-3 sprejel ESPD, ki </w:t>
      </w:r>
      <w:r w:rsidR="0077559D" w:rsidRPr="00A95B82">
        <w:t>predstavlja</w:t>
      </w:r>
      <w:r w:rsidRPr="00A95B82">
        <w:t xml:space="preserve"> lastno izjavo, kot predhodni dokaz v zvezi s točk</w:t>
      </w:r>
      <w:r w:rsidR="0058640D" w:rsidRPr="00A95B82">
        <w:t>ami</w:t>
      </w:r>
      <w:r w:rsidRPr="00A95B82">
        <w:t xml:space="preserve"> </w:t>
      </w:r>
      <w:r w:rsidR="00166B3B" w:rsidRPr="00A95B82">
        <w:t>8</w:t>
      </w:r>
      <w:r w:rsidRPr="00A95B82">
        <w:t xml:space="preserve">.1.1 </w:t>
      </w:r>
      <w:r w:rsidR="0058640D" w:rsidRPr="00A95B82">
        <w:t>do</w:t>
      </w:r>
      <w:r w:rsidRPr="00A95B82">
        <w:t xml:space="preserve"> </w:t>
      </w:r>
      <w:r w:rsidR="00166B3B" w:rsidRPr="00A95B82">
        <w:t>8</w:t>
      </w:r>
      <w:r w:rsidRPr="00A95B82">
        <w:t>.1.</w:t>
      </w:r>
      <w:r w:rsidR="00232CB5" w:rsidRPr="00A95B82">
        <w:t>6</w:t>
      </w:r>
      <w:r w:rsidRPr="00A95B82">
        <w:t xml:space="preserve"> teh navodil.</w:t>
      </w:r>
      <w:r w:rsidR="0078518E" w:rsidRPr="00A95B82">
        <w:t xml:space="preserve"> </w:t>
      </w:r>
    </w:p>
    <w:p w14:paraId="01026287" w14:textId="77777777" w:rsidR="007738A6" w:rsidRPr="00A95B82" w:rsidRDefault="007738A6" w:rsidP="005B48AD"/>
    <w:p w14:paraId="538A7D6E" w14:textId="77777777" w:rsidR="007738A6" w:rsidRPr="00A95B82" w:rsidRDefault="007738A6" w:rsidP="005B48AD">
      <w:r w:rsidRPr="00A95B82">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A95B82" w:rsidRDefault="007738A6" w:rsidP="005B48AD"/>
    <w:p w14:paraId="67E9C1F2" w14:textId="77777777" w:rsidR="007738A6" w:rsidRPr="00A95B82" w:rsidRDefault="007738A6" w:rsidP="005B48AD">
      <w:r w:rsidRPr="00A95B82">
        <w:t>Naročnik bo pred oddajo javnega naročila od ponudnika, kateremu se je odločil oddati predmetno naročilo, zahteval, da predloži dokazila</w:t>
      </w:r>
      <w:r w:rsidR="00261DF2" w:rsidRPr="00A95B82">
        <w:t xml:space="preserve"> (potrdila, izjave) kot dokaz neobstoja razlogov za izključitev iz točke </w:t>
      </w:r>
      <w:r w:rsidR="00166B3B" w:rsidRPr="00A95B82">
        <w:t>8</w:t>
      </w:r>
      <w:r w:rsidR="00261DF2" w:rsidRPr="00A95B82">
        <w:t>.1.1 teh navodil in kot dokaz izpolnjevanja pogoj</w:t>
      </w:r>
      <w:r w:rsidR="0058640D" w:rsidRPr="00A95B82">
        <w:t>ev</w:t>
      </w:r>
      <w:r w:rsidR="00261DF2" w:rsidRPr="00A95B82">
        <w:t xml:space="preserve"> za sodelovanje iz točk </w:t>
      </w:r>
      <w:r w:rsidR="00166B3B" w:rsidRPr="00A95B82">
        <w:t>8</w:t>
      </w:r>
      <w:r w:rsidR="00261DF2" w:rsidRPr="00A95B82">
        <w:t>.1.2</w:t>
      </w:r>
      <w:r w:rsidR="0058640D" w:rsidRPr="00A95B82">
        <w:t xml:space="preserve"> do </w:t>
      </w:r>
      <w:r w:rsidR="00166B3B" w:rsidRPr="00A95B82">
        <w:t>8</w:t>
      </w:r>
      <w:r w:rsidR="0058640D" w:rsidRPr="00A95B82">
        <w:t>.1.</w:t>
      </w:r>
      <w:r w:rsidR="00232CB5" w:rsidRPr="00A95B82">
        <w:t>6</w:t>
      </w:r>
      <w:r w:rsidR="00261DF2" w:rsidRPr="00A95B82">
        <w:t xml:space="preserve"> teh navodil.</w:t>
      </w:r>
    </w:p>
    <w:p w14:paraId="0DC23C68" w14:textId="77777777" w:rsidR="00261DF2" w:rsidRPr="00A95B82" w:rsidRDefault="00261DF2" w:rsidP="005B48AD"/>
    <w:p w14:paraId="6F9423F1" w14:textId="77777777" w:rsidR="00261DF2" w:rsidRPr="00A95B82" w:rsidRDefault="00261DF2" w:rsidP="005B48AD">
      <w:r w:rsidRPr="00A95B82">
        <w:t>Gospodarski subjekt lahko dokazila o neobstoju</w:t>
      </w:r>
      <w:r w:rsidR="0058640D" w:rsidRPr="00A95B82">
        <w:t xml:space="preserve"> razlogov za</w:t>
      </w:r>
      <w:r w:rsidRPr="00A95B82">
        <w:t xml:space="preserve"> izključitev iz točke </w:t>
      </w:r>
      <w:r w:rsidR="00166B3B" w:rsidRPr="00A95B82">
        <w:t>8</w:t>
      </w:r>
      <w:r w:rsidRPr="00A95B82">
        <w:t>.1.1 teh navodil in dokazila o izpolnjevanju pogoj</w:t>
      </w:r>
      <w:r w:rsidR="0058640D" w:rsidRPr="00A95B82">
        <w:t>ev za sodelovanje</w:t>
      </w:r>
      <w:r w:rsidRPr="00A95B82">
        <w:t xml:space="preserve"> iz točk </w:t>
      </w:r>
      <w:r w:rsidR="00166B3B" w:rsidRPr="00A95B82">
        <w:t>8</w:t>
      </w:r>
      <w:r w:rsidRPr="00A95B82">
        <w:t>.1.2</w:t>
      </w:r>
      <w:r w:rsidR="0058640D" w:rsidRPr="00A95B82">
        <w:t xml:space="preserve"> do </w:t>
      </w:r>
      <w:r w:rsidR="00166B3B" w:rsidRPr="00A95B82">
        <w:t>8</w:t>
      </w:r>
      <w:r w:rsidR="0058640D" w:rsidRPr="00A95B82">
        <w:t>.1.</w:t>
      </w:r>
      <w:r w:rsidR="00232CB5" w:rsidRPr="00A95B82">
        <w:t>6</w:t>
      </w:r>
      <w:r w:rsidRPr="00A95B82">
        <w:t xml:space="preserve"> teh navodil predloži tudi sam. Naročnik si pridržuje pravico do preveritve verodostojnosti predloženih dokazil pri podpisniku le-teh.</w:t>
      </w:r>
    </w:p>
    <w:p w14:paraId="2133BD4E" w14:textId="77777777" w:rsidR="00261DF2" w:rsidRPr="00A95B82" w:rsidRDefault="00261DF2" w:rsidP="005B48AD"/>
    <w:p w14:paraId="58F20A6A" w14:textId="77777777" w:rsidR="00261DF2" w:rsidRPr="00A95B82" w:rsidRDefault="00261DF2" w:rsidP="005B48AD">
      <w:r w:rsidRPr="00A95B82">
        <w:t xml:space="preserve">V kolikor ponudnik nima sedeža v </w:t>
      </w:r>
      <w:r w:rsidR="0058640D" w:rsidRPr="00A95B82">
        <w:t xml:space="preserve">Republiki </w:t>
      </w:r>
      <w:r w:rsidRPr="00A95B8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A95B82" w:rsidRDefault="00261DF2" w:rsidP="005B48AD"/>
    <w:p w14:paraId="35B8EFB0" w14:textId="77777777" w:rsidR="00261DF2" w:rsidRPr="00A95B82" w:rsidRDefault="00261DF2" w:rsidP="005B48AD">
      <w:r w:rsidRPr="00A95B82">
        <w:t xml:space="preserve">Za skupne ponudbe in ponudbe s podizvajalci je potrebno upoštevati še točki </w:t>
      </w:r>
      <w:r w:rsidR="006E739F" w:rsidRPr="00A95B82">
        <w:t>1</w:t>
      </w:r>
      <w:r w:rsidR="00166B3B" w:rsidRPr="00A95B82">
        <w:t>0</w:t>
      </w:r>
      <w:r w:rsidRPr="00A95B82">
        <w:t>.3.1 (Skupna ponudba) in 1</w:t>
      </w:r>
      <w:r w:rsidR="00166B3B" w:rsidRPr="00A95B82">
        <w:t>0</w:t>
      </w:r>
      <w:r w:rsidRPr="00A95B82">
        <w:t>.3.2 (Ponudba s podizvajalci) teh navodil.</w:t>
      </w:r>
    </w:p>
    <w:p w14:paraId="4EFD88B4" w14:textId="77777777" w:rsidR="003A77BA" w:rsidRPr="00A95B82" w:rsidRDefault="00CE3D01" w:rsidP="003A77BA">
      <w:pPr>
        <w:pStyle w:val="Naslov3"/>
      </w:pPr>
      <w:bookmarkStart w:id="105" w:name="_Toc464638508"/>
      <w:bookmarkStart w:id="106" w:name="_Toc464638509"/>
      <w:bookmarkStart w:id="107" w:name="_Toc464638510"/>
      <w:bookmarkStart w:id="108" w:name="_Toc464638511"/>
      <w:bookmarkStart w:id="109" w:name="_Toc464638513"/>
      <w:bookmarkStart w:id="110" w:name="_Toc464638514"/>
      <w:bookmarkStart w:id="111" w:name="_Toc464638515"/>
      <w:bookmarkStart w:id="112" w:name="_Toc464638517"/>
      <w:bookmarkStart w:id="113" w:name="_Toc464638519"/>
      <w:bookmarkStart w:id="114" w:name="_Toc464638520"/>
      <w:bookmarkStart w:id="115" w:name="_Toc464638521"/>
      <w:bookmarkStart w:id="116" w:name="_Toc464638522"/>
      <w:bookmarkStart w:id="117" w:name="_Toc464638523"/>
      <w:bookmarkStart w:id="118" w:name="_Toc464638525"/>
      <w:bookmarkStart w:id="119" w:name="_Toc464638526"/>
      <w:bookmarkStart w:id="120" w:name="_Toc464638527"/>
      <w:bookmarkStart w:id="121" w:name="_Toc14436918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A95B82">
        <w:t>Razlogi za izključitev</w:t>
      </w:r>
      <w:bookmarkEnd w:id="121"/>
    </w:p>
    <w:p w14:paraId="6F72348F" w14:textId="77777777" w:rsidR="00261DF2" w:rsidRPr="00A95B82" w:rsidRDefault="00261DF2" w:rsidP="00922C08">
      <w:pPr>
        <w:numPr>
          <w:ilvl w:val="0"/>
          <w:numId w:val="8"/>
        </w:numPr>
        <w:ind w:left="426" w:hanging="284"/>
      </w:pPr>
      <w:r w:rsidRPr="00A95B82">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A95B82" w:rsidRDefault="00261DF2" w:rsidP="00AF1F2F">
      <w:pPr>
        <w:ind w:left="426"/>
      </w:pPr>
    </w:p>
    <w:p w14:paraId="2DC9CD01" w14:textId="2DC03DD4" w:rsidR="007C1BF9" w:rsidRPr="00A95B82" w:rsidRDefault="00261DF2" w:rsidP="00AF1F2F">
      <w:pPr>
        <w:ind w:left="426"/>
      </w:pPr>
      <w:r w:rsidRPr="00A95B82">
        <w:t xml:space="preserve">V kolikor je gospodarski subjekt </w:t>
      </w:r>
      <w:r w:rsidR="009559B9" w:rsidRPr="00A95B82">
        <w:t xml:space="preserve">v položaju iz zgornjega odstavka, lahko naročniku v skladu z devetim odstavkom 75. člena ZJN-3 </w:t>
      </w:r>
      <w:r w:rsidR="001D49F5" w:rsidRPr="00A95B82">
        <w:t xml:space="preserve">najkasneje do roka za oddajo ponudb </w:t>
      </w:r>
      <w:r w:rsidR="009559B9" w:rsidRPr="00A95B82">
        <w:t>predloži dokazila, da je sprejel zadostne ukrepe, s katerimi lahko dokaže svojo zanesljivost kljub obstoju razlogov za izključitev.</w:t>
      </w:r>
    </w:p>
    <w:p w14:paraId="123CCC76" w14:textId="77777777" w:rsidR="00710E84" w:rsidRPr="00A95B82" w:rsidRDefault="00710E84" w:rsidP="00AF1F2F">
      <w:pPr>
        <w:ind w:left="426"/>
      </w:pPr>
    </w:p>
    <w:p w14:paraId="22BB46C4" w14:textId="1596936F" w:rsidR="00710E84" w:rsidRPr="00A95B82" w:rsidRDefault="00710E84" w:rsidP="00710E84">
      <w:pPr>
        <w:ind w:left="426"/>
      </w:pPr>
      <w:r w:rsidRPr="00A95B82">
        <w:t>DOKAZIL</w:t>
      </w:r>
      <w:r w:rsidR="0014041B" w:rsidRPr="00A95B82">
        <w:t>O</w:t>
      </w:r>
      <w:r w:rsidRPr="00A95B82">
        <w:t>:</w:t>
      </w:r>
    </w:p>
    <w:p w14:paraId="126678B9" w14:textId="2D5DF8D5" w:rsidR="0096676B" w:rsidRPr="00A95B82" w:rsidRDefault="001E73D2" w:rsidP="0096676B">
      <w:pPr>
        <w:ind w:left="426"/>
        <w:rPr>
          <w:b/>
        </w:rPr>
      </w:pPr>
      <w:r w:rsidRPr="00A95B82">
        <w:rPr>
          <w:rFonts w:eastAsia="Times New Roman" w:cs="Arial"/>
          <w:b/>
          <w:szCs w:val="20"/>
          <w:lang w:eastAsia="sl-SI"/>
        </w:rPr>
        <w:t xml:space="preserve">Izpolnjen obrazec ESPD </w:t>
      </w:r>
      <w:r w:rsidRPr="00A95B82">
        <w:rPr>
          <w:rFonts w:eastAsia="Times New Roman" w:cs="Arial"/>
          <w:bCs/>
          <w:szCs w:val="20"/>
          <w:lang w:eastAsia="sl-SI"/>
        </w:rPr>
        <w:t>(v »Del III: Razlogi za izključitev, Oddelek A: Razlogi, povezani</w:t>
      </w:r>
      <w:r w:rsidRPr="00A95B82">
        <w:rPr>
          <w:rFonts w:eastAsia="Times New Roman" w:cs="Arial"/>
          <w:b/>
          <w:szCs w:val="20"/>
          <w:lang w:eastAsia="sl-SI"/>
        </w:rPr>
        <w:t xml:space="preserve"> </w:t>
      </w:r>
      <w:r w:rsidRPr="00A95B82">
        <w:rPr>
          <w:rFonts w:eastAsia="Times New Roman" w:cs="Arial"/>
          <w:bCs/>
          <w:szCs w:val="20"/>
          <w:lang w:eastAsia="sl-SI"/>
        </w:rPr>
        <w:t>s kazenskimi obsodbami</w:t>
      </w:r>
      <w:r w:rsidRPr="00A95B82">
        <w:t>«)</w:t>
      </w:r>
      <w:r w:rsidRPr="00A95B82">
        <w:rPr>
          <w:rFonts w:eastAsia="Times New Roman" w:cs="Arial"/>
          <w:bCs/>
          <w:szCs w:val="20"/>
          <w:lang w:eastAsia="sl-SI"/>
        </w:rPr>
        <w:t xml:space="preserve"> </w:t>
      </w:r>
      <w:bookmarkStart w:id="122" w:name="_Hlk144196690"/>
      <w:r w:rsidRPr="00A95B82">
        <w:rPr>
          <w:rFonts w:eastAsia="Times New Roman" w:cs="Arial"/>
          <w:bCs/>
          <w:szCs w:val="20"/>
          <w:lang w:eastAsia="sl-SI"/>
        </w:rPr>
        <w:t>za vse gospodarske subjekte v ponudbi</w:t>
      </w:r>
      <w:r w:rsidR="0096676B" w:rsidRPr="00A95B82">
        <w:rPr>
          <w:rFonts w:eastAsia="Times New Roman" w:cs="Arial"/>
          <w:bCs/>
          <w:szCs w:val="20"/>
          <w:lang w:eastAsia="sl-SI"/>
        </w:rPr>
        <w:t xml:space="preserve">. </w:t>
      </w:r>
      <w:bookmarkEnd w:id="122"/>
      <w:r w:rsidR="0096676B" w:rsidRPr="00A95B82">
        <w:rPr>
          <w:bCs/>
        </w:rPr>
        <w:t>V</w:t>
      </w:r>
      <w:r w:rsidR="0096676B" w:rsidRPr="00A95B82">
        <w:t xml:space="preserve">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96676B" w:rsidRPr="00A95B82">
        <w:t>samočiščenje</w:t>
      </w:r>
      <w:proofErr w:type="spellEnd"/>
      <w:r w:rsidR="0096676B" w:rsidRPr="00A95B82">
        <w:t>")?« v polje »Prosimo opišite jih*« napišete kršitve in ukrepe, s katerimi lahko dokažete svojo zanesljivost kljub obstoju razlogov za izključitev.</w:t>
      </w:r>
    </w:p>
    <w:p w14:paraId="64A5E23D" w14:textId="5D4E9006" w:rsidR="001E73D2" w:rsidRPr="00A95B82" w:rsidRDefault="001E73D2" w:rsidP="001E73D2">
      <w:pPr>
        <w:ind w:left="392"/>
        <w:rPr>
          <w:rFonts w:eastAsia="Times New Roman" w:cs="Arial"/>
          <w:bCs/>
          <w:szCs w:val="20"/>
          <w:lang w:eastAsia="sl-SI"/>
        </w:rPr>
      </w:pPr>
    </w:p>
    <w:p w14:paraId="422FAF21" w14:textId="13047735" w:rsidR="0096676B" w:rsidRPr="00A95B82" w:rsidRDefault="0096676B" w:rsidP="001E73D2">
      <w:pPr>
        <w:ind w:left="392"/>
      </w:pPr>
      <w:r w:rsidRPr="00A95B82">
        <w:rPr>
          <w:rFonts w:eastAsia="Times New Roman" w:cs="Arial"/>
          <w:b/>
          <w:szCs w:val="20"/>
          <w:lang w:eastAsia="sl-SI"/>
        </w:rPr>
        <w:t xml:space="preserve">Izpolnjen obrazec ESPD </w:t>
      </w:r>
      <w:r w:rsidRPr="00A95B82">
        <w:t xml:space="preserve">(v »Del III: Razlogi za izključitev, Oddelek D: Nacionalni razlogi za izključitev«) </w:t>
      </w:r>
      <w:r w:rsidR="0014041B" w:rsidRPr="00A95B82">
        <w:rPr>
          <w:rFonts w:eastAsia="Times New Roman" w:cs="Arial"/>
          <w:bCs/>
          <w:szCs w:val="20"/>
          <w:lang w:eastAsia="sl-SI"/>
        </w:rPr>
        <w:t xml:space="preserve">za vse gospodarske subjekte v ponudbi </w:t>
      </w:r>
      <w:r w:rsidRPr="00A95B82">
        <w:t xml:space="preserve">za izključitveni razlog </w:t>
      </w:r>
      <w:r w:rsidR="002456F9" w:rsidRPr="00A95B82">
        <w:t>iz prvega odstavka 75. člena ZJN-3 (kršitev temeljnih pravic delavcev (196. člen KZ-1). V kolikor je vaš odgovor v tem primeru DA</w:t>
      </w:r>
      <w:r w:rsidR="003E6645" w:rsidRPr="00A95B82">
        <w:t xml:space="preserve"> in </w:t>
      </w:r>
      <w:r w:rsidR="002456F9" w:rsidRPr="00A95B82">
        <w:t>uveljavljate popravni mehanizem</w:t>
      </w:r>
      <w:r w:rsidR="00BE2CE4" w:rsidRPr="00A95B82">
        <w:t xml:space="preserve">, kršitve in ukrepe, s katerimi lahko dokažete svojo zanesljivost kljub obstoju </w:t>
      </w:r>
      <w:r w:rsidR="003E6645" w:rsidRPr="00A95B82">
        <w:t xml:space="preserve">navedenega </w:t>
      </w:r>
      <w:r w:rsidR="00BE2CE4" w:rsidRPr="00A95B82">
        <w:t>razlog</w:t>
      </w:r>
      <w:r w:rsidR="003E6645" w:rsidRPr="00A95B82">
        <w:t>a</w:t>
      </w:r>
      <w:r w:rsidR="00BE2CE4" w:rsidRPr="00A95B82">
        <w:t xml:space="preserve"> za izključitev, navedite v izjavi št. </w:t>
      </w:r>
      <w:r w:rsidR="00C2089B" w:rsidRPr="00A95B82">
        <w:t>1.</w:t>
      </w:r>
    </w:p>
    <w:p w14:paraId="2761DAA4" w14:textId="06543D47" w:rsidR="001E73D2" w:rsidRPr="00A95B82" w:rsidRDefault="001E73D2" w:rsidP="001E73D2">
      <w:pPr>
        <w:ind w:left="392"/>
        <w:rPr>
          <w:rFonts w:eastAsia="Times New Roman" w:cs="Arial"/>
          <w:bCs/>
          <w:szCs w:val="20"/>
          <w:lang w:eastAsia="sl-SI"/>
        </w:rPr>
      </w:pPr>
    </w:p>
    <w:p w14:paraId="7865D6CB" w14:textId="58651333" w:rsidR="001E73D2" w:rsidRPr="00A95B82" w:rsidRDefault="001E73D2" w:rsidP="001E73D2">
      <w:pPr>
        <w:tabs>
          <w:tab w:val="left" w:pos="887"/>
        </w:tabs>
        <w:ind w:left="392"/>
      </w:pPr>
      <w:r w:rsidRPr="00A95B82">
        <w:t>Ponudnik lahko potrdila iz Kazenske evidence priloži sam. Tako predložena potrdila ne smejo biti starejša od 4 mesecev od roka za oddajo ponudbe.</w:t>
      </w:r>
    </w:p>
    <w:p w14:paraId="0EB84777" w14:textId="77777777" w:rsidR="007C1BF9" w:rsidRPr="00A95B82" w:rsidRDefault="007C1BF9" w:rsidP="0072175F">
      <w:pPr>
        <w:tabs>
          <w:tab w:val="left" w:pos="887"/>
        </w:tabs>
        <w:ind w:left="392"/>
      </w:pPr>
    </w:p>
    <w:p w14:paraId="2D332269" w14:textId="32A8459E" w:rsidR="001D49F5" w:rsidRPr="00A95B82" w:rsidRDefault="001D49F5" w:rsidP="00922C08">
      <w:pPr>
        <w:numPr>
          <w:ilvl w:val="0"/>
          <w:numId w:val="8"/>
        </w:numPr>
        <w:ind w:left="426" w:hanging="284"/>
      </w:pPr>
      <w:r w:rsidRPr="00A95B82">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A95B82" w:rsidRDefault="007C1BF9" w:rsidP="003A77BA"/>
    <w:p w14:paraId="40800536" w14:textId="77777777" w:rsidR="00D54431" w:rsidRPr="00A95B82" w:rsidRDefault="007C1BF9" w:rsidP="00D54431">
      <w:pPr>
        <w:ind w:firstLine="392"/>
      </w:pPr>
      <w:r w:rsidRPr="00A95B82">
        <w:t>DOKAZILO:</w:t>
      </w:r>
    </w:p>
    <w:p w14:paraId="0A54BFB0" w14:textId="77777777" w:rsidR="007C1BF9" w:rsidRPr="00A95B82" w:rsidRDefault="009559B9" w:rsidP="003D1F76">
      <w:pPr>
        <w:ind w:left="426"/>
      </w:pPr>
      <w:r w:rsidRPr="00A95B82">
        <w:t xml:space="preserve">Izpolnjen </w:t>
      </w:r>
      <w:r w:rsidRPr="00A95B82">
        <w:rPr>
          <w:b/>
        </w:rPr>
        <w:t xml:space="preserve">obrazec ESPD </w:t>
      </w:r>
      <w:r w:rsidR="003D1F76" w:rsidRPr="00A95B82">
        <w:t xml:space="preserve">(v »Del III: Razlogi za izključitev, Oddelek B: Razlogi, povezani s plačilom davkov ali prispevkov za socialno varnost«) </w:t>
      </w:r>
      <w:r w:rsidRPr="00A95B82">
        <w:t>za vse gospodarske subjekte v ponudbi</w:t>
      </w:r>
    </w:p>
    <w:p w14:paraId="704A78F5" w14:textId="77777777" w:rsidR="007C1BF9" w:rsidRPr="00A95B82" w:rsidRDefault="007C1BF9" w:rsidP="00496C55">
      <w:pPr>
        <w:tabs>
          <w:tab w:val="left" w:pos="887"/>
        </w:tabs>
        <w:ind w:left="392"/>
        <w:jc w:val="left"/>
      </w:pPr>
    </w:p>
    <w:p w14:paraId="740F4DC8" w14:textId="5B05B6ED" w:rsidR="007C1BF9" w:rsidRPr="00A95B82" w:rsidRDefault="009559B9" w:rsidP="00922C08">
      <w:pPr>
        <w:numPr>
          <w:ilvl w:val="0"/>
          <w:numId w:val="8"/>
        </w:numPr>
        <w:ind w:left="426" w:hanging="284"/>
      </w:pPr>
      <w:r w:rsidRPr="00A95B82">
        <w:t xml:space="preserve">Gospodarski subjekt na dan, ko poteče rok za oddajo ponudb ne sme biti uvrščen v </w:t>
      </w:r>
      <w:r w:rsidR="0072175F" w:rsidRPr="00A95B82">
        <w:rPr>
          <w:rFonts w:cstheme="minorHAnsi"/>
        </w:rPr>
        <w:t>evidenco gospodarskih subjektov z izrečenimi stranskimi sankcijami izločitve iz postopkov javnega naročanja</w:t>
      </w:r>
      <w:r w:rsidRPr="00A95B82">
        <w:t xml:space="preserve"> iz</w:t>
      </w:r>
      <w:r w:rsidR="00635BA0" w:rsidRPr="00A95B82">
        <w:t xml:space="preserve"> a)</w:t>
      </w:r>
      <w:r w:rsidRPr="00A95B82">
        <w:t xml:space="preserve"> točke četrtega odstavka 75. člena ZJN-3.</w:t>
      </w:r>
    </w:p>
    <w:p w14:paraId="0A27D863" w14:textId="77777777" w:rsidR="007C1BF9" w:rsidRPr="00A95B82" w:rsidRDefault="007C1BF9" w:rsidP="003A77BA"/>
    <w:p w14:paraId="35A502A4" w14:textId="72A2F515" w:rsidR="007C1BF9" w:rsidRPr="00A95B82" w:rsidRDefault="007C1BF9" w:rsidP="007C1BF9">
      <w:pPr>
        <w:ind w:firstLine="426"/>
      </w:pPr>
      <w:r w:rsidRPr="00A95B82">
        <w:t>DOKAZIL</w:t>
      </w:r>
      <w:r w:rsidR="007310A2" w:rsidRPr="00A95B82">
        <w:t>O</w:t>
      </w:r>
      <w:r w:rsidRPr="00A95B82">
        <w:t>:</w:t>
      </w:r>
    </w:p>
    <w:p w14:paraId="16631BA8" w14:textId="77777777" w:rsidR="007C1BF9" w:rsidRPr="00A95B82" w:rsidRDefault="009559B9" w:rsidP="003D1F76">
      <w:pPr>
        <w:ind w:left="426"/>
        <w:rPr>
          <w:b/>
          <w:bCs/>
        </w:rPr>
      </w:pPr>
      <w:r w:rsidRPr="00A95B82">
        <w:t xml:space="preserve">Izpolnjen </w:t>
      </w:r>
      <w:r w:rsidRPr="00A95B82">
        <w:rPr>
          <w:b/>
        </w:rPr>
        <w:t xml:space="preserve">obrazec ESPD </w:t>
      </w:r>
      <w:r w:rsidR="003D1F76" w:rsidRPr="00A95B82">
        <w:t xml:space="preserve">(v »Del III: Razlogi za izključitev, Oddelek D: Nacionalni razlogi za izključitev«) </w:t>
      </w:r>
      <w:r w:rsidRPr="00A95B82">
        <w:t>za vse gospodarske subjekte v ponudbi</w:t>
      </w:r>
    </w:p>
    <w:p w14:paraId="7328B9D8" w14:textId="77777777" w:rsidR="003A2B68" w:rsidRPr="00A95B82" w:rsidRDefault="003A2B68" w:rsidP="00800B1A">
      <w:pPr>
        <w:rPr>
          <w:rFonts w:cs="Arial"/>
          <w:i/>
          <w:sz w:val="18"/>
          <w:szCs w:val="18"/>
          <w:highlight w:val="yellow"/>
        </w:rPr>
      </w:pPr>
    </w:p>
    <w:p w14:paraId="7C6E8E0C" w14:textId="77777777" w:rsidR="009559B9" w:rsidRPr="00A95B82" w:rsidRDefault="009559B9" w:rsidP="00922C08">
      <w:pPr>
        <w:numPr>
          <w:ilvl w:val="0"/>
          <w:numId w:val="8"/>
        </w:numPr>
        <w:ind w:left="426" w:hanging="284"/>
      </w:pPr>
      <w:r w:rsidRPr="00A95B82">
        <w:t xml:space="preserve">Gospodarskemu subjektu </w:t>
      </w:r>
      <w:r w:rsidR="00772356" w:rsidRPr="00A95B82">
        <w:rPr>
          <w:rFonts w:eastAsia="Times New Roman"/>
        </w:rPr>
        <w:t xml:space="preserve">v zadnjih treh letih pred potekom roka za oddajo ponudb ali prijav pristojni organ Republike Slovenije ali druge države članice ali tretje države pri </w:t>
      </w:r>
      <w:r w:rsidR="00176382" w:rsidRPr="00A95B82">
        <w:rPr>
          <w:rFonts w:eastAsia="Times New Roman"/>
        </w:rPr>
        <w:t xml:space="preserve">njem </w:t>
      </w:r>
      <w:r w:rsidR="00F0427A" w:rsidRPr="00A95B82">
        <w:rPr>
          <w:rFonts w:eastAsia="Times New Roman"/>
        </w:rPr>
        <w:t>ni ugotovil</w:t>
      </w:r>
      <w:r w:rsidR="00772356" w:rsidRPr="00A95B82">
        <w:rPr>
          <w:rFonts w:eastAsia="Times New Roman"/>
        </w:rPr>
        <w:t xml:space="preserve"> najmanj dve</w:t>
      </w:r>
      <w:r w:rsidR="005C2D81" w:rsidRPr="00A95B82">
        <w:rPr>
          <w:rFonts w:eastAsia="Times New Roman"/>
        </w:rPr>
        <w:t>h</w:t>
      </w:r>
      <w:r w:rsidR="00772356" w:rsidRPr="00A95B82">
        <w:rPr>
          <w:rFonts w:eastAsia="Times New Roman"/>
        </w:rPr>
        <w:t xml:space="preserve"> kršit</w:t>
      </w:r>
      <w:r w:rsidR="005C2D81" w:rsidRPr="00A95B82">
        <w:rPr>
          <w:rFonts w:eastAsia="Times New Roman"/>
        </w:rPr>
        <w:t>e</w:t>
      </w:r>
      <w:r w:rsidR="00772356" w:rsidRPr="00A95B82">
        <w:rPr>
          <w:rFonts w:eastAsia="Times New Roman"/>
        </w:rPr>
        <w:t>v v zvezi s plačilom za delo, delovnim časom, počitki, opravljanjem dela na podlagi pogodb civilnega prava kljub obstoju elementov delovnega razmerja ali v zvezi z zapo</w:t>
      </w:r>
      <w:r w:rsidR="00176382" w:rsidRPr="00A95B82">
        <w:rPr>
          <w:rFonts w:eastAsia="Times New Roman"/>
        </w:rPr>
        <w:t>slovanjem na črno, za kateri mu</w:t>
      </w:r>
      <w:r w:rsidR="00772356" w:rsidRPr="00A95B82">
        <w:rPr>
          <w:rFonts w:eastAsia="Times New Roman"/>
        </w:rPr>
        <w:t xml:space="preserve"> je bila s pravnomočno odločitvijo ali več pravnomočnimi odločitvami izrečena globa za prekršek.</w:t>
      </w:r>
    </w:p>
    <w:p w14:paraId="384C68DB" w14:textId="77777777" w:rsidR="0033730D" w:rsidRPr="00A95B82" w:rsidRDefault="0033730D" w:rsidP="0033730D">
      <w:pPr>
        <w:ind w:left="426"/>
        <w:rPr>
          <w:rFonts w:eastAsia="Times New Roman"/>
        </w:rPr>
      </w:pPr>
    </w:p>
    <w:p w14:paraId="4AE1D476" w14:textId="6440C6F5" w:rsidR="001D49F5" w:rsidRPr="00A95B82" w:rsidRDefault="001D49F5" w:rsidP="001D49F5">
      <w:pPr>
        <w:ind w:left="426"/>
      </w:pPr>
      <w:r w:rsidRPr="00A95B82">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A95B82" w:rsidRDefault="00E42ACE" w:rsidP="009559B9"/>
    <w:p w14:paraId="1CAC6357" w14:textId="6F05A606" w:rsidR="009559B9" w:rsidRPr="00A95B82" w:rsidRDefault="009559B9" w:rsidP="009559B9">
      <w:pPr>
        <w:ind w:firstLine="426"/>
      </w:pPr>
      <w:r w:rsidRPr="00A95B82">
        <w:t>DOKAZIL</w:t>
      </w:r>
      <w:r w:rsidR="007310A2" w:rsidRPr="00A95B82">
        <w:t>O</w:t>
      </w:r>
      <w:r w:rsidRPr="00A95B82">
        <w:t>:</w:t>
      </w:r>
    </w:p>
    <w:p w14:paraId="0B97D74C" w14:textId="03F807BE" w:rsidR="003E6645" w:rsidRPr="00A95B82" w:rsidRDefault="003E6645" w:rsidP="003E6645">
      <w:pPr>
        <w:ind w:left="392"/>
      </w:pPr>
      <w:r w:rsidRPr="00A95B82">
        <w:rPr>
          <w:rFonts w:eastAsia="Times New Roman" w:cs="Arial"/>
          <w:b/>
          <w:szCs w:val="20"/>
          <w:lang w:eastAsia="sl-SI"/>
        </w:rPr>
        <w:t xml:space="preserve">Izpolnjen obrazec ESPD </w:t>
      </w:r>
      <w:r w:rsidRPr="00A95B82">
        <w:t>(v »Del III: Razlogi za izključitev, Oddelek D: Nacionalni razlogi za izključitev«)</w:t>
      </w:r>
      <w:r w:rsidR="0014041B" w:rsidRPr="00A95B82">
        <w:t xml:space="preserve"> za vse gospodarske subjekte v ponudbi.</w:t>
      </w:r>
      <w:r w:rsidRPr="00A95B82">
        <w:t xml:space="preserve"> V kolikor je vaš odgovor v tem primeru DA in uveljavljate popravni mehanizem, kršitve in ukrepe, s katerimi lahko dokažete svojo zanesljivost kljub obstoju navedeneg</w:t>
      </w:r>
      <w:r w:rsidR="00C7227B" w:rsidRPr="00A95B82">
        <w:t>a</w:t>
      </w:r>
      <w:r w:rsidRPr="00A95B82">
        <w:t xml:space="preserve"> razloga za izključitev, navedite v izjavi št. </w:t>
      </w:r>
      <w:r w:rsidR="0014041B" w:rsidRPr="00A95B82">
        <w:t>2</w:t>
      </w:r>
    </w:p>
    <w:p w14:paraId="1C6BB189" w14:textId="19F1142F" w:rsidR="009559B9" w:rsidRPr="00A95B82" w:rsidRDefault="009559B9" w:rsidP="003D1F76">
      <w:pPr>
        <w:ind w:left="426"/>
        <w:rPr>
          <w:b/>
        </w:rPr>
      </w:pPr>
    </w:p>
    <w:p w14:paraId="7076471F" w14:textId="7B132494" w:rsidR="007310A2" w:rsidRPr="00A95B82" w:rsidRDefault="007310A2" w:rsidP="00922C08">
      <w:pPr>
        <w:pStyle w:val="Odstavekseznama"/>
        <w:numPr>
          <w:ilvl w:val="0"/>
          <w:numId w:val="8"/>
        </w:numPr>
        <w:ind w:left="426" w:hanging="284"/>
        <w:rPr>
          <w:rFonts w:cs="Arial"/>
          <w:iCs/>
          <w:szCs w:val="20"/>
        </w:rPr>
      </w:pPr>
      <w:r w:rsidRPr="00A95B82">
        <w:rPr>
          <w:rFonts w:cs="Arial"/>
          <w:iCs/>
          <w:szCs w:val="20"/>
        </w:rPr>
        <w:t>Gospodarski subjekt ni uvrščen v evidenco poslovnih subjektov iz 35. člena Zakona o integriteti in preprečevanju korupcije (Uradni list RS, št. 69/11-UPB2) in mu ni na podlagi tega člena prepovedano poslovanje z naročnikom.</w:t>
      </w:r>
    </w:p>
    <w:p w14:paraId="04935126" w14:textId="77777777" w:rsidR="007310A2" w:rsidRPr="00A95B82" w:rsidRDefault="007310A2" w:rsidP="007310A2">
      <w:pPr>
        <w:ind w:left="426"/>
        <w:rPr>
          <w:rFonts w:cs="Arial"/>
          <w:i/>
          <w:szCs w:val="20"/>
        </w:rPr>
      </w:pPr>
    </w:p>
    <w:p w14:paraId="4FAEF2AB" w14:textId="77777777" w:rsidR="007310A2" w:rsidRPr="00A95B82" w:rsidRDefault="007310A2" w:rsidP="007310A2">
      <w:pPr>
        <w:ind w:left="426"/>
        <w:rPr>
          <w:rFonts w:cs="Arial"/>
          <w:i/>
          <w:szCs w:val="20"/>
        </w:rPr>
      </w:pPr>
      <w:r w:rsidRPr="00A95B82">
        <w:rPr>
          <w:rFonts w:cs="Arial"/>
          <w:i/>
          <w:szCs w:val="20"/>
        </w:rPr>
        <w:t>DOKAZILO:</w:t>
      </w:r>
    </w:p>
    <w:p w14:paraId="05A0751F" w14:textId="77777777" w:rsidR="007310A2" w:rsidRPr="00A95B82" w:rsidRDefault="007310A2" w:rsidP="007310A2">
      <w:pPr>
        <w:ind w:left="426"/>
        <w:rPr>
          <w:rFonts w:cs="Arial"/>
          <w:i/>
          <w:szCs w:val="20"/>
        </w:rPr>
      </w:pPr>
      <w:r w:rsidRPr="00A95B82">
        <w:rPr>
          <w:rFonts w:cs="Arial"/>
          <w:b/>
          <w:bCs/>
          <w:iCs/>
          <w:szCs w:val="20"/>
        </w:rPr>
        <w:t>Izpolnjen obrazec ESPD</w:t>
      </w:r>
      <w:r w:rsidRPr="00A95B82">
        <w:rPr>
          <w:rFonts w:cs="Arial"/>
          <w:iCs/>
          <w:szCs w:val="20"/>
        </w:rPr>
        <w:t xml:space="preserve"> </w:t>
      </w:r>
      <w:r w:rsidRPr="00A95B82">
        <w:rPr>
          <w:rFonts w:cs="Arial"/>
          <w:szCs w:val="20"/>
        </w:rPr>
        <w:t>(</w:t>
      </w:r>
      <w:r w:rsidRPr="00A95B82">
        <w:rPr>
          <w:rFonts w:cs="Arial"/>
          <w:i/>
          <w:szCs w:val="20"/>
        </w:rPr>
        <w:t>v »Del VI: Sklepne izjave«</w:t>
      </w:r>
      <w:r w:rsidRPr="00A95B82">
        <w:rPr>
          <w:rFonts w:cs="Arial"/>
          <w:szCs w:val="20"/>
        </w:rPr>
        <w:t xml:space="preserve">) </w:t>
      </w:r>
      <w:r w:rsidRPr="00A95B82">
        <w:rPr>
          <w:rFonts w:cs="Arial"/>
          <w:iCs/>
          <w:szCs w:val="20"/>
        </w:rPr>
        <w:t>za vse gospodarske subjekte v ponudbi</w:t>
      </w:r>
      <w:r w:rsidRPr="00A95B82">
        <w:rPr>
          <w:rFonts w:cs="Arial"/>
          <w:i/>
          <w:szCs w:val="20"/>
        </w:rPr>
        <w:t>.</w:t>
      </w:r>
    </w:p>
    <w:p w14:paraId="7388A386" w14:textId="77777777" w:rsidR="00431309" w:rsidRPr="00A95B82" w:rsidRDefault="00431309" w:rsidP="007310A2">
      <w:pPr>
        <w:ind w:left="426"/>
        <w:rPr>
          <w:rFonts w:cs="Arial"/>
          <w:i/>
          <w:szCs w:val="20"/>
          <w:highlight w:val="yellow"/>
        </w:rPr>
      </w:pPr>
    </w:p>
    <w:p w14:paraId="0359F822" w14:textId="10A5319D" w:rsidR="00431309" w:rsidRPr="00A95B82" w:rsidRDefault="00431309" w:rsidP="007310A2">
      <w:pPr>
        <w:ind w:left="426"/>
        <w:rPr>
          <w:rFonts w:cs="Arial"/>
          <w:iCs/>
          <w:szCs w:val="20"/>
          <w:highlight w:val="yellow"/>
        </w:rPr>
      </w:pPr>
      <w:r w:rsidRPr="00A95B82">
        <w:rPr>
          <w:rFonts w:cs="Arial"/>
          <w:iCs/>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6D0400C" w14:textId="77777777" w:rsidR="00D96DA7" w:rsidRPr="00A95B82" w:rsidRDefault="0073283A" w:rsidP="003353C1">
      <w:pPr>
        <w:pStyle w:val="Naslov3"/>
        <w:rPr>
          <w:rFonts w:eastAsia="Calibri" w:cs="Arial"/>
          <w:b w:val="0"/>
          <w:bCs w:val="0"/>
          <w:sz w:val="18"/>
          <w:szCs w:val="18"/>
        </w:rPr>
      </w:pPr>
      <w:bookmarkStart w:id="123" w:name="_Toc464638529"/>
      <w:bookmarkStart w:id="124" w:name="_Toc144369183"/>
      <w:bookmarkStart w:id="125" w:name="_Toc336851742"/>
      <w:bookmarkStart w:id="126" w:name="_Toc336851790"/>
      <w:bookmarkEnd w:id="123"/>
      <w:r w:rsidRPr="00A95B82">
        <w:t>Pogoji za sodelovanje glede ustreznosti za opravljanje poklicne dejavnosti</w:t>
      </w:r>
      <w:bookmarkEnd w:id="124"/>
    </w:p>
    <w:p w14:paraId="562034F0" w14:textId="77777777" w:rsidR="007C1BF9" w:rsidRPr="00A95B82" w:rsidRDefault="00EC4458" w:rsidP="00922C08">
      <w:pPr>
        <w:numPr>
          <w:ilvl w:val="0"/>
          <w:numId w:val="9"/>
        </w:numPr>
        <w:ind w:left="284" w:hanging="284"/>
      </w:pPr>
      <w:r w:rsidRPr="00A95B82">
        <w:t xml:space="preserve">Gospodarski subjekt mora biti </w:t>
      </w:r>
      <w:r w:rsidRPr="00A95B82">
        <w:rPr>
          <w:b/>
          <w:bCs/>
        </w:rPr>
        <w:t>vpisan v enega od poklicnih ali poslovnih registrov</w:t>
      </w:r>
      <w:r w:rsidRPr="00A95B82">
        <w:t>, ki se vodijo v državi članici, v kateri ima gospodarski subjekt sedež. Seznam poklicnih ali poslovnih registrov v državah članicah Evropske unije določa Priloga XI Direktive 2014/24/EU.</w:t>
      </w:r>
    </w:p>
    <w:p w14:paraId="2C9BC104" w14:textId="77777777" w:rsidR="007C1BF9" w:rsidRPr="00A95B82" w:rsidRDefault="007C1BF9" w:rsidP="00366B65"/>
    <w:p w14:paraId="6E488A85" w14:textId="77777777" w:rsidR="007C1BF9" w:rsidRPr="00A95B82" w:rsidRDefault="007C1BF9" w:rsidP="007C1BF9">
      <w:pPr>
        <w:ind w:firstLine="426"/>
      </w:pPr>
      <w:r w:rsidRPr="00A95B82">
        <w:t>DOKAZILA:</w:t>
      </w:r>
    </w:p>
    <w:p w14:paraId="6FF708E0" w14:textId="77777777" w:rsidR="00A80444" w:rsidRPr="00A95B82" w:rsidRDefault="005A370E" w:rsidP="00D54431">
      <w:pPr>
        <w:ind w:left="426"/>
        <w:rPr>
          <w:b/>
        </w:rPr>
      </w:pPr>
      <w:r w:rsidRPr="00A95B82">
        <w:t xml:space="preserve">Izpolnjen </w:t>
      </w:r>
      <w:r w:rsidRPr="00A95B82">
        <w:rPr>
          <w:b/>
        </w:rPr>
        <w:t>obrazec ESPD</w:t>
      </w:r>
      <w:r w:rsidR="00EC4458" w:rsidRPr="00A95B82">
        <w:rPr>
          <w:b/>
        </w:rPr>
        <w:t xml:space="preserve"> </w:t>
      </w:r>
      <w:r w:rsidR="00EC4458" w:rsidRPr="00A95B82">
        <w:t xml:space="preserve">(v »Del IV: Pogoji za sodelovanje, Oddelek A: Ustreznost, </w:t>
      </w:r>
      <w:r w:rsidR="00635BA0" w:rsidRPr="00A95B82">
        <w:t>Vpis v ustrezen poklicni register ALI Vpis v poslovni register</w:t>
      </w:r>
      <w:r w:rsidR="00EC4458" w:rsidRPr="00A95B82">
        <w:t>«) s strani vseh gospodarskih subjektov v ponudbi</w:t>
      </w:r>
      <w:r w:rsidRPr="00A95B82">
        <w:rPr>
          <w:b/>
        </w:rPr>
        <w:t>.</w:t>
      </w:r>
    </w:p>
    <w:p w14:paraId="731C5D40" w14:textId="77777777" w:rsidR="00A80444" w:rsidRPr="00A95B82" w:rsidRDefault="00A80444" w:rsidP="00D54431">
      <w:pPr>
        <w:ind w:left="426"/>
        <w:rPr>
          <w:b/>
        </w:rPr>
      </w:pPr>
    </w:p>
    <w:p w14:paraId="0268CB5B" w14:textId="4F7226C7" w:rsidR="00CE3D01" w:rsidRPr="00A95B82" w:rsidRDefault="00B13AD2" w:rsidP="00D54431">
      <w:pPr>
        <w:ind w:left="426"/>
      </w:pPr>
      <w:r w:rsidRPr="00A95B82">
        <w:t xml:space="preserve">ESPD mora vsebovati vse potrebne podatke, da lahko naročnik v uradni evidenci preveri </w:t>
      </w:r>
      <w:proofErr w:type="spellStart"/>
      <w:r w:rsidRPr="00A95B82">
        <w:t>izpolnje</w:t>
      </w:r>
      <w:proofErr w:type="spellEnd"/>
      <w:r w:rsidRPr="00A95B82">
        <w:t>-vanje predmetnega pogoja. V kolikor takšna preveritev ne bo mogoča, bo naročnik od ponudnika zahteval predložitev kopije vpisa v enega od poklicnih ali poslovnih registrov.</w:t>
      </w:r>
    </w:p>
    <w:p w14:paraId="7BDDBC57" w14:textId="77777777" w:rsidR="009036DC" w:rsidRPr="00A95B82" w:rsidRDefault="009036DC" w:rsidP="00D54431">
      <w:pPr>
        <w:ind w:left="426"/>
      </w:pPr>
    </w:p>
    <w:p w14:paraId="61D13B93" w14:textId="4336BA74" w:rsidR="009036DC" w:rsidRPr="00A95B82" w:rsidRDefault="009036DC" w:rsidP="00922C08">
      <w:pPr>
        <w:pStyle w:val="Default"/>
        <w:numPr>
          <w:ilvl w:val="0"/>
          <w:numId w:val="9"/>
        </w:numPr>
        <w:ind w:left="426" w:hanging="426"/>
        <w:jc w:val="both"/>
        <w:rPr>
          <w:rFonts w:ascii="Arial" w:hAnsi="Arial" w:cs="Arial"/>
          <w:color w:val="auto"/>
          <w:sz w:val="20"/>
          <w:szCs w:val="20"/>
        </w:rPr>
      </w:pPr>
      <w:r w:rsidRPr="00A95B82">
        <w:rPr>
          <w:rFonts w:ascii="Arial" w:hAnsi="Arial" w:cs="Arial"/>
          <w:color w:val="auto"/>
          <w:sz w:val="20"/>
          <w:szCs w:val="20"/>
        </w:rPr>
        <w:t xml:space="preserve">Ponudnik mora biti usposobljen za ravnanje s predmetom javnega naročila (odpadek: 20 02 01, biorazgradljivi odpadki). Ponudbi mora priložiti veljavno potrdilo Agencije RS za okolje, da je ponudnik </w:t>
      </w:r>
      <w:bookmarkStart w:id="127" w:name="_Hlk144197625"/>
      <w:r w:rsidRPr="00A95B82">
        <w:rPr>
          <w:rFonts w:ascii="Arial" w:hAnsi="Arial" w:cs="Arial"/>
          <w:color w:val="auto"/>
          <w:sz w:val="20"/>
          <w:szCs w:val="20"/>
        </w:rPr>
        <w:t>zbiralec, predelovalec oz. posrednik odpadkov s klasifikacijsko številko odpadka: 20 02 01 in 20 01 08 – Biorazgradljivi odpadki.</w:t>
      </w:r>
      <w:bookmarkEnd w:id="127"/>
    </w:p>
    <w:p w14:paraId="779DEE90" w14:textId="77777777" w:rsidR="009036DC" w:rsidRPr="00A95B82" w:rsidRDefault="009036DC" w:rsidP="009036DC">
      <w:pPr>
        <w:pStyle w:val="Default"/>
        <w:jc w:val="both"/>
        <w:rPr>
          <w:rFonts w:ascii="Arial" w:hAnsi="Arial" w:cs="Arial"/>
          <w:color w:val="auto"/>
          <w:sz w:val="20"/>
          <w:szCs w:val="20"/>
        </w:rPr>
      </w:pPr>
    </w:p>
    <w:p w14:paraId="622EC867" w14:textId="77777777" w:rsidR="009036DC" w:rsidRPr="00A95B82" w:rsidRDefault="009036DC" w:rsidP="009036DC">
      <w:pPr>
        <w:rPr>
          <w:rFonts w:cs="Arial"/>
          <w:i/>
          <w:sz w:val="18"/>
          <w:szCs w:val="18"/>
        </w:rPr>
      </w:pPr>
      <w:r w:rsidRPr="00A95B82">
        <w:t xml:space="preserve">Ponudnik mora imeti dovoljenje, da lahko v državi, v kateri ima svoj sedež opravlja storitev </w:t>
      </w:r>
      <w:r w:rsidRPr="00A95B82">
        <w:rPr>
          <w:rFonts w:cs="Arial"/>
          <w:szCs w:val="20"/>
        </w:rPr>
        <w:t>zbiranja, predelovalec in predelovanja odpadkov s klasifikacijsko številko odpadka: 20 02 01 in 20 01 08 – Biorazgradljivi odpadki.</w:t>
      </w:r>
    </w:p>
    <w:p w14:paraId="37CB0351" w14:textId="77777777" w:rsidR="009036DC" w:rsidRPr="00A95B82" w:rsidRDefault="009036DC" w:rsidP="009036DC"/>
    <w:p w14:paraId="024B037C" w14:textId="77777777" w:rsidR="009036DC" w:rsidRPr="00A95B82" w:rsidRDefault="009036DC" w:rsidP="009036DC">
      <w:pPr>
        <w:ind w:firstLine="426"/>
      </w:pPr>
      <w:r w:rsidRPr="00A95B82">
        <w:t>DOKAZILO:</w:t>
      </w:r>
    </w:p>
    <w:p w14:paraId="12D16359" w14:textId="48EB126C" w:rsidR="009036DC" w:rsidRPr="00A95B82" w:rsidRDefault="009036DC" w:rsidP="009036DC">
      <w:pPr>
        <w:ind w:left="426"/>
        <w:rPr>
          <w:b/>
        </w:rPr>
      </w:pPr>
      <w:r w:rsidRPr="00A95B82">
        <w:rPr>
          <w:b/>
          <w:bCs/>
        </w:rPr>
        <w:t>Izpolnjen</w:t>
      </w:r>
      <w:r w:rsidRPr="00A95B82">
        <w:t xml:space="preserve"> </w:t>
      </w:r>
      <w:r w:rsidRPr="00A95B82">
        <w:rPr>
          <w:b/>
        </w:rPr>
        <w:t xml:space="preserve">obrazec ESPD </w:t>
      </w:r>
      <w:r w:rsidRPr="00A95B82">
        <w:t>(v »Del IV: Pogoji za sodelovanje, Oddelek A: Ustreznost, Za naročila storitev: potrebno določeno dovoljenje)</w:t>
      </w:r>
      <w:r w:rsidRPr="00A95B82">
        <w:rPr>
          <w:b/>
        </w:rPr>
        <w:t>.</w:t>
      </w:r>
      <w:r w:rsidR="00646279" w:rsidRPr="00A95B82">
        <w:rPr>
          <w:b/>
        </w:rPr>
        <w:t xml:space="preserve"> </w:t>
      </w:r>
    </w:p>
    <w:p w14:paraId="50FA6D9B" w14:textId="060B7C9A" w:rsidR="00646279" w:rsidRPr="00A95B82" w:rsidRDefault="00646279" w:rsidP="007556B8">
      <w:pPr>
        <w:ind w:left="426"/>
        <w:rPr>
          <w:bCs/>
        </w:rPr>
      </w:pPr>
      <w:r w:rsidRPr="00A95B82">
        <w:rPr>
          <w:b/>
        </w:rPr>
        <w:t xml:space="preserve">Izpolnjen in podpisan </w:t>
      </w:r>
      <w:r w:rsidR="007556B8" w:rsidRPr="00A95B82">
        <w:rPr>
          <w:b/>
          <w:i/>
        </w:rPr>
        <w:t xml:space="preserve">obrazec št. </w:t>
      </w:r>
      <w:r w:rsidR="0067022D" w:rsidRPr="00A95B82">
        <w:rPr>
          <w:b/>
          <w:i/>
        </w:rPr>
        <w:t>5</w:t>
      </w:r>
      <w:r w:rsidR="007556B8" w:rsidRPr="00A95B82">
        <w:rPr>
          <w:b/>
          <w:i/>
        </w:rPr>
        <w:t>:</w:t>
      </w:r>
      <w:r w:rsidR="007556B8" w:rsidRPr="00A95B82">
        <w:rPr>
          <w:bCs/>
          <w:i/>
        </w:rPr>
        <w:t xml:space="preserve"> </w:t>
      </w:r>
      <w:r w:rsidRPr="00A95B82">
        <w:rPr>
          <w:bCs/>
        </w:rPr>
        <w:t xml:space="preserve">Tehnično – tehnološka in kadrovska sposobnost ponudnika </w:t>
      </w:r>
    </w:p>
    <w:p w14:paraId="05DD02C3" w14:textId="77777777" w:rsidR="009036DC" w:rsidRPr="00A95B82" w:rsidRDefault="009036DC" w:rsidP="009036DC">
      <w:pPr>
        <w:ind w:left="426"/>
      </w:pPr>
    </w:p>
    <w:p w14:paraId="5FE7FF02" w14:textId="4269B8F1" w:rsidR="009036DC" w:rsidRPr="00A95B82" w:rsidRDefault="007556B8" w:rsidP="007638ED">
      <w:pPr>
        <w:ind w:left="426"/>
        <w:rPr>
          <w:szCs w:val="20"/>
        </w:rPr>
      </w:pPr>
      <w:r w:rsidRPr="00A95B82">
        <w:rPr>
          <w:rFonts w:cs="Arial"/>
          <w:szCs w:val="20"/>
        </w:rPr>
        <w:t xml:space="preserve">Posameznik (ponudnik, partner, podizvajalec) mora izpolnjevati pogoj v obsegu, v katerem prevzema izvedbo storitve. </w:t>
      </w:r>
      <w:r w:rsidR="009036DC" w:rsidRPr="00A95B82">
        <w:rPr>
          <w:szCs w:val="20"/>
        </w:rPr>
        <w:t xml:space="preserve">ESPD mora vsebovati vse potrebne podatke, da lahko naročnik v uradni evidenci preveri izpolnjevanje predmetnega pogoja. V kolikor takšna preveritev ne bo mogoča, bo naročnik od ponudnika zahteval predložitev </w:t>
      </w:r>
      <w:r w:rsidR="009036DC" w:rsidRPr="00A95B82">
        <w:rPr>
          <w:rFonts w:cs="Arial"/>
          <w:iCs/>
          <w:szCs w:val="20"/>
        </w:rPr>
        <w:t>kopije veljavn</w:t>
      </w:r>
      <w:r w:rsidR="007638ED" w:rsidRPr="00A95B82">
        <w:rPr>
          <w:rFonts w:cs="Arial"/>
          <w:iCs/>
          <w:szCs w:val="20"/>
        </w:rPr>
        <w:t>ih</w:t>
      </w:r>
      <w:r w:rsidR="009036DC" w:rsidRPr="00A95B82">
        <w:rPr>
          <w:rFonts w:cs="Arial"/>
          <w:iCs/>
          <w:szCs w:val="20"/>
        </w:rPr>
        <w:t xml:space="preserve"> dovoljenj.</w:t>
      </w:r>
      <w:r w:rsidR="007638ED" w:rsidRPr="00A95B82">
        <w:rPr>
          <w:rFonts w:cs="Arial"/>
          <w:iCs/>
          <w:szCs w:val="20"/>
        </w:rPr>
        <w:t xml:space="preserve"> </w:t>
      </w:r>
      <w:r w:rsidR="007638ED" w:rsidRPr="00A95B82">
        <w:rPr>
          <w:rFonts w:cs="Arial"/>
          <w:szCs w:val="20"/>
        </w:rPr>
        <w:t>Ponudnik lahko dovoljenja predloži že v okviru sistema e-JN v razdelek »Druge priloge«</w:t>
      </w:r>
      <w:r w:rsidRPr="00A95B82">
        <w:rPr>
          <w:rFonts w:cs="Arial"/>
          <w:szCs w:val="20"/>
        </w:rPr>
        <w:t xml:space="preserve">. </w:t>
      </w:r>
    </w:p>
    <w:p w14:paraId="32E75F87" w14:textId="77777777" w:rsidR="009036DC" w:rsidRPr="00A95B82" w:rsidRDefault="009036DC" w:rsidP="009036DC">
      <w:pPr>
        <w:pStyle w:val="Default"/>
        <w:jc w:val="both"/>
        <w:rPr>
          <w:rFonts w:ascii="Arial" w:hAnsi="Arial" w:cs="Arial"/>
          <w:color w:val="auto"/>
          <w:sz w:val="20"/>
          <w:szCs w:val="20"/>
        </w:rPr>
      </w:pPr>
    </w:p>
    <w:p w14:paraId="714891CF" w14:textId="77777777" w:rsidR="009036DC" w:rsidRPr="00A95B82" w:rsidRDefault="009036DC" w:rsidP="009036DC">
      <w:pPr>
        <w:pStyle w:val="Default"/>
        <w:jc w:val="both"/>
        <w:rPr>
          <w:rFonts w:ascii="Arial" w:hAnsi="Arial" w:cs="Arial"/>
          <w:color w:val="auto"/>
          <w:sz w:val="20"/>
          <w:szCs w:val="20"/>
        </w:rPr>
      </w:pPr>
      <w:r w:rsidRPr="00A95B82">
        <w:rPr>
          <w:rFonts w:ascii="Arial" w:hAnsi="Arial" w:cs="Arial"/>
          <w:color w:val="auto"/>
          <w:sz w:val="20"/>
          <w:szCs w:val="20"/>
        </w:rPr>
        <w:t xml:space="preserve">Svojo usposobljenost dokazuje na sledeče načine: </w:t>
      </w:r>
    </w:p>
    <w:p w14:paraId="080EB541" w14:textId="77777777" w:rsidR="009036DC" w:rsidRPr="00A95B82" w:rsidRDefault="009036DC" w:rsidP="009036DC">
      <w:pPr>
        <w:pStyle w:val="Default"/>
        <w:jc w:val="both"/>
        <w:rPr>
          <w:rFonts w:ascii="Arial" w:hAnsi="Arial" w:cs="Arial"/>
          <w:color w:val="auto"/>
          <w:sz w:val="20"/>
          <w:szCs w:val="20"/>
        </w:rPr>
      </w:pPr>
    </w:p>
    <w:p w14:paraId="374C2640" w14:textId="53976F02" w:rsidR="009036DC" w:rsidRPr="00A95B82" w:rsidRDefault="009036DC" w:rsidP="009036DC">
      <w:pPr>
        <w:pStyle w:val="Default"/>
        <w:jc w:val="both"/>
        <w:rPr>
          <w:rFonts w:ascii="Arial" w:hAnsi="Arial" w:cs="Arial"/>
          <w:color w:val="auto"/>
          <w:sz w:val="20"/>
          <w:szCs w:val="20"/>
        </w:rPr>
      </w:pPr>
      <w:r w:rsidRPr="00A95B82">
        <w:rPr>
          <w:rFonts w:ascii="Arial" w:hAnsi="Arial" w:cs="Arial"/>
          <w:color w:val="auto"/>
          <w:sz w:val="20"/>
          <w:szCs w:val="20"/>
        </w:rPr>
        <w:t xml:space="preserve">(1) v primeru, da je ponudnik posrednik predmetnega odpadka, mora imeti ustrezno dovoljenje oz. potrdilo za vpis v seznam posrednikov predmetnega odpadka. Seznam vodi Agencija Republike Slovenije za okolje (v nadaljevanju ARSO) pri Ministrstvu za okolje in prostor (v nadaljevanju MOP). Potrdilo mora biti veljavno ves čas trajanja javnega naročila. Navesti mora pravno osebo, ki bo izvajala storitve prevoza predmetnega odpadka in priložiti ustrezno potrdilo o vpisu v evidenco prevoznikov odpadka. </w:t>
      </w:r>
    </w:p>
    <w:p w14:paraId="7F644275" w14:textId="77777777" w:rsidR="009036DC" w:rsidRPr="00A95B82" w:rsidRDefault="009036DC" w:rsidP="009036DC">
      <w:pPr>
        <w:pStyle w:val="Style30"/>
        <w:widowControl/>
        <w:spacing w:line="240" w:lineRule="auto"/>
        <w:ind w:firstLine="0"/>
        <w:jc w:val="both"/>
        <w:rPr>
          <w:rFonts w:cs="Arial"/>
          <w:sz w:val="20"/>
          <w:szCs w:val="20"/>
        </w:rPr>
      </w:pPr>
    </w:p>
    <w:p w14:paraId="44568135" w14:textId="77777777" w:rsidR="009036DC" w:rsidRPr="00A95B82" w:rsidRDefault="009036DC" w:rsidP="009036DC">
      <w:pPr>
        <w:pStyle w:val="Style30"/>
        <w:widowControl/>
        <w:spacing w:line="240" w:lineRule="auto"/>
        <w:ind w:firstLine="0"/>
        <w:jc w:val="both"/>
        <w:rPr>
          <w:rFonts w:cs="Arial"/>
          <w:sz w:val="20"/>
          <w:szCs w:val="20"/>
        </w:rPr>
      </w:pPr>
      <w:r w:rsidRPr="00A95B82">
        <w:rPr>
          <w:rFonts w:cs="Arial"/>
          <w:sz w:val="20"/>
          <w:szCs w:val="20"/>
        </w:rPr>
        <w:t>Hkrati mora ponudnik preko svojih pogodbenih partnerjev zagotavljati predelavo in/ali odstranjevanje ustrezne količine biorazgradljivih odpadkov. Zadevna usposobljenost pogodbenega (</w:t>
      </w:r>
      <w:proofErr w:type="spellStart"/>
      <w:r w:rsidRPr="00A95B82">
        <w:rPr>
          <w:rFonts w:cs="Arial"/>
          <w:sz w:val="20"/>
          <w:szCs w:val="20"/>
        </w:rPr>
        <w:t>nih</w:t>
      </w:r>
      <w:proofErr w:type="spellEnd"/>
      <w:r w:rsidRPr="00A95B82">
        <w:rPr>
          <w:rFonts w:cs="Arial"/>
          <w:sz w:val="20"/>
          <w:szCs w:val="20"/>
        </w:rPr>
        <w:t xml:space="preserve">) partnerja(jev) se dokazuje z ustreznim dovoljenjem (Uredba o ravnanju z odpadki, ki ga je izdala ARSO). V primeru, ko je pogodbeni partner iz druge države, velja ustrezno veljavno dovoljenje (zahteva se overjeni prevod) iz države pogodbenega partnerja. Dovoljenje(a) in potrdilo(a) mora(jo) biti veljavna ves čas trajanja javnega naročila. </w:t>
      </w:r>
    </w:p>
    <w:p w14:paraId="45A7AE16" w14:textId="77777777" w:rsidR="009036DC" w:rsidRPr="00A95B82" w:rsidRDefault="009036DC" w:rsidP="009036DC">
      <w:pPr>
        <w:pStyle w:val="Style30"/>
        <w:widowControl/>
        <w:spacing w:line="240" w:lineRule="auto"/>
        <w:ind w:firstLine="0"/>
        <w:jc w:val="both"/>
        <w:rPr>
          <w:rFonts w:cs="Arial"/>
          <w:sz w:val="20"/>
          <w:szCs w:val="20"/>
        </w:rPr>
      </w:pPr>
    </w:p>
    <w:p w14:paraId="4CCE680B" w14:textId="1BF2832F" w:rsidR="009036DC" w:rsidRPr="00A95B82" w:rsidRDefault="009036DC" w:rsidP="009036DC">
      <w:pPr>
        <w:pStyle w:val="Style30"/>
        <w:widowControl/>
        <w:spacing w:line="240" w:lineRule="auto"/>
        <w:ind w:firstLine="0"/>
        <w:jc w:val="both"/>
        <w:rPr>
          <w:rFonts w:cs="Arial"/>
          <w:sz w:val="20"/>
          <w:szCs w:val="20"/>
        </w:rPr>
      </w:pPr>
      <w:r w:rsidRPr="00A95B82">
        <w:rPr>
          <w:rFonts w:cs="Arial"/>
          <w:sz w:val="20"/>
          <w:szCs w:val="20"/>
        </w:rPr>
        <w:t xml:space="preserve">(2) v primeru, da je ponudnik predelovalec in/ali odstranjevalec predmetnega odpadka, mora imeti ustrezno dovoljenje, ki ga je izdala ARSO. Dovoljenje(a) oz. potrdilo(a) mora(jo) biti veljavno(a) ves čas trajanja javnega naročila. </w:t>
      </w:r>
    </w:p>
    <w:p w14:paraId="257A56F9" w14:textId="77777777" w:rsidR="009036DC" w:rsidRPr="00A95B82" w:rsidRDefault="009036DC" w:rsidP="009036DC">
      <w:pPr>
        <w:pStyle w:val="Style30"/>
        <w:widowControl/>
        <w:spacing w:line="240" w:lineRule="auto"/>
        <w:ind w:firstLine="0"/>
        <w:jc w:val="both"/>
        <w:rPr>
          <w:rFonts w:cs="Arial"/>
          <w:sz w:val="20"/>
          <w:szCs w:val="20"/>
        </w:rPr>
      </w:pPr>
    </w:p>
    <w:p w14:paraId="6167544A" w14:textId="3167398E" w:rsidR="009036DC" w:rsidRPr="00A95B82" w:rsidRDefault="009036DC" w:rsidP="009036DC">
      <w:pPr>
        <w:pStyle w:val="Style30"/>
        <w:widowControl/>
        <w:spacing w:line="240" w:lineRule="auto"/>
        <w:ind w:firstLine="0"/>
        <w:jc w:val="both"/>
        <w:rPr>
          <w:rFonts w:cs="Arial"/>
          <w:sz w:val="20"/>
          <w:szCs w:val="20"/>
        </w:rPr>
      </w:pPr>
      <w:r w:rsidRPr="00A95B82">
        <w:rPr>
          <w:rFonts w:cs="Arial"/>
          <w:sz w:val="20"/>
          <w:szCs w:val="20"/>
        </w:rPr>
        <w:t xml:space="preserve">(3) v primeru, da je ponudnik zbiralec predmetnega odpadka, mora imeti ustrezno dovoljenje oz. potrdilo za vpis v seznam zbiralcev predmetnega odpadka. Seznam vodi Agencija Republike Slovenije za okolje (ARSO) pri Ministrstvu za kmetijstvo in okolje (MKO). Potrdilo mora biti veljavno ves čas trajanja javnega naročila. Navesti mora pravno osebo, ki bo izvajala storitve prevoza predmetnega odpadka in priložiti ustrezno potrdilo o vpisu v evidenco prevoznikov odpadka. Ponudnik mora navesti tudi pravno osebo, ki bo zagotavljala predelavo in/ali odstranjevanje biorazgradljivih odpadkov ter priložiti ustrezno dovoljenje za predelavo/odstranjevanje predmetnega odpadka. </w:t>
      </w:r>
    </w:p>
    <w:p w14:paraId="0B71DA1D" w14:textId="77777777" w:rsidR="007638ED" w:rsidRPr="00A95B82" w:rsidRDefault="007638ED" w:rsidP="009036DC">
      <w:pPr>
        <w:pStyle w:val="Style30"/>
        <w:widowControl/>
        <w:spacing w:line="240" w:lineRule="auto"/>
        <w:ind w:firstLine="0"/>
        <w:jc w:val="both"/>
        <w:rPr>
          <w:rFonts w:cs="Arial"/>
          <w:sz w:val="20"/>
          <w:szCs w:val="20"/>
        </w:rPr>
      </w:pPr>
    </w:p>
    <w:p w14:paraId="265A41EA" w14:textId="23863583" w:rsidR="007638ED" w:rsidRPr="00A95B82" w:rsidRDefault="007638ED" w:rsidP="007638ED">
      <w:pPr>
        <w:spacing w:line="280" w:lineRule="atLeast"/>
        <w:rPr>
          <w:rFonts w:cs="Arial"/>
          <w:szCs w:val="20"/>
        </w:rPr>
      </w:pPr>
      <w:r w:rsidRPr="00A95B82">
        <w:rPr>
          <w:rFonts w:cs="Arial"/>
          <w:szCs w:val="20"/>
        </w:rPr>
        <w:t xml:space="preserve">(4) Ponudnik mora </w:t>
      </w:r>
      <w:r w:rsidRPr="00A95B82">
        <w:rPr>
          <w:rFonts w:eastAsia="Times New Roman" w:cs="Arial"/>
          <w:lang w:eastAsia="sl-SI"/>
        </w:rPr>
        <w:t xml:space="preserve">tehtanje izvajati s verificirano tehtnico. To dokaže s </w:t>
      </w:r>
      <w:r w:rsidRPr="00A95B82">
        <w:rPr>
          <w:rFonts w:cs="Arial"/>
          <w:szCs w:val="20"/>
        </w:rPr>
        <w:t>potrdilom o verifikaciji tehtnice, ki jo je izdal uradno pooblaščeni (akreditirani) zunanji laboratoriji za izvajanje kalibracij / umerjanj.</w:t>
      </w:r>
    </w:p>
    <w:p w14:paraId="54197FCF" w14:textId="77777777" w:rsidR="009036DC" w:rsidRPr="00A95B82" w:rsidRDefault="009036DC" w:rsidP="009036DC">
      <w:pPr>
        <w:pStyle w:val="Style30"/>
        <w:widowControl/>
        <w:spacing w:line="240" w:lineRule="auto"/>
        <w:ind w:firstLine="0"/>
        <w:jc w:val="both"/>
        <w:rPr>
          <w:rFonts w:cs="Arial"/>
          <w:sz w:val="20"/>
          <w:szCs w:val="20"/>
        </w:rPr>
      </w:pPr>
    </w:p>
    <w:p w14:paraId="71491BBC" w14:textId="77777777" w:rsidR="009036DC" w:rsidRPr="00A95B82" w:rsidRDefault="009036DC" w:rsidP="009036DC">
      <w:pPr>
        <w:pStyle w:val="Style21"/>
        <w:widowControl/>
        <w:rPr>
          <w:rFonts w:cs="Arial"/>
          <w:bCs/>
          <w:sz w:val="20"/>
          <w:szCs w:val="20"/>
        </w:rPr>
      </w:pPr>
      <w:r w:rsidRPr="00A95B82">
        <w:rPr>
          <w:rFonts w:cs="Arial"/>
          <w:sz w:val="20"/>
          <w:szCs w:val="20"/>
        </w:rPr>
        <w:t xml:space="preserve">Naročnik si pridržuje pravico, da navedbe preveri ter zahteva dodatna dokazila o izpolnjevanju pogojev. </w:t>
      </w:r>
    </w:p>
    <w:p w14:paraId="1CB9FEF3" w14:textId="77777777" w:rsidR="009036DC" w:rsidRPr="00A95B82" w:rsidRDefault="009036DC" w:rsidP="009036DC">
      <w:pPr>
        <w:autoSpaceDE w:val="0"/>
        <w:adjustRightInd w:val="0"/>
        <w:spacing w:line="240" w:lineRule="auto"/>
        <w:rPr>
          <w:rFonts w:cs="Arial"/>
          <w:szCs w:val="20"/>
        </w:rPr>
      </w:pPr>
    </w:p>
    <w:p w14:paraId="2676694D" w14:textId="03EECB25" w:rsidR="009036DC" w:rsidRPr="00A95B82" w:rsidRDefault="009036DC" w:rsidP="009036DC">
      <w:pPr>
        <w:autoSpaceDE w:val="0"/>
        <w:adjustRightInd w:val="0"/>
        <w:spacing w:line="240" w:lineRule="auto"/>
        <w:rPr>
          <w:rFonts w:cs="Arial"/>
          <w:szCs w:val="20"/>
        </w:rPr>
      </w:pPr>
      <w:r w:rsidRPr="00A95B82">
        <w:rPr>
          <w:rFonts w:cs="Arial"/>
          <w:szCs w:val="20"/>
        </w:rPr>
        <w:t xml:space="preserve">V fazi ocenjevanja ponudb mora ponudnik v primeru pisne zahteve naročnika v roku 3 dni omogočiti naročniku ogled vseh faz ravnanja z biorazgradljivimi odpadki na za to predvidenih lokacijah </w:t>
      </w:r>
      <w:r w:rsidRPr="00A95B82">
        <w:rPr>
          <w:rFonts w:cs="Arial"/>
          <w:i/>
          <w:szCs w:val="20"/>
        </w:rPr>
        <w:t xml:space="preserve">(obrazec št. </w:t>
      </w:r>
      <w:r w:rsidR="0067022D" w:rsidRPr="00A95B82">
        <w:rPr>
          <w:rFonts w:cs="Arial"/>
          <w:i/>
          <w:szCs w:val="20"/>
        </w:rPr>
        <w:t>5</w:t>
      </w:r>
      <w:r w:rsidRPr="00A95B82">
        <w:rPr>
          <w:rFonts w:cs="Arial"/>
          <w:i/>
          <w:szCs w:val="20"/>
        </w:rPr>
        <w:t xml:space="preserve">). </w:t>
      </w:r>
      <w:r w:rsidRPr="00A95B82">
        <w:rPr>
          <w:rFonts w:cs="Arial"/>
          <w:szCs w:val="20"/>
        </w:rPr>
        <w:t>O ogledu se izdela zapisnik, po potrebi opremljen s fotografijami. V primeru negativnega mnenja naročnika, argumentiranega v zapisniku, se ponudba izloči.</w:t>
      </w:r>
    </w:p>
    <w:p w14:paraId="10A71561" w14:textId="77777777" w:rsidR="00EA7461" w:rsidRPr="00A95B82" w:rsidRDefault="0073283A" w:rsidP="00A672D2">
      <w:pPr>
        <w:pStyle w:val="Naslov3"/>
      </w:pPr>
      <w:bookmarkStart w:id="128" w:name="_Toc464638533"/>
      <w:bookmarkStart w:id="129" w:name="_Toc464638539"/>
      <w:bookmarkStart w:id="130" w:name="_Toc464638541"/>
      <w:bookmarkStart w:id="131" w:name="_Toc464638544"/>
      <w:bookmarkStart w:id="132" w:name="_Toc464638546"/>
      <w:bookmarkStart w:id="133" w:name="_Toc144369184"/>
      <w:bookmarkStart w:id="134" w:name="_Toc336851743"/>
      <w:bookmarkStart w:id="135" w:name="_Toc336851791"/>
      <w:bookmarkEnd w:id="125"/>
      <w:bookmarkEnd w:id="126"/>
      <w:bookmarkEnd w:id="128"/>
      <w:bookmarkEnd w:id="129"/>
      <w:bookmarkEnd w:id="130"/>
      <w:bookmarkEnd w:id="131"/>
      <w:bookmarkEnd w:id="132"/>
      <w:r w:rsidRPr="00A95B82">
        <w:t>Pogoji za sodelovanje glede tehnične in strokovne sposobnosti</w:t>
      </w:r>
      <w:bookmarkEnd w:id="133"/>
    </w:p>
    <w:p w14:paraId="59AFE834" w14:textId="06B2CFD0" w:rsidR="00BF68C7" w:rsidRPr="00A95B82" w:rsidRDefault="00164F36" w:rsidP="0081128C">
      <w:r w:rsidRPr="00A95B82">
        <w:t xml:space="preserve">Ponudnik je v zadnjih treh letih, šteto od dneva objave obvestila o tem naročilu na portalu javnih naročil, </w:t>
      </w:r>
      <w:r w:rsidR="0081128C" w:rsidRPr="00A95B82">
        <w:t xml:space="preserve">v neprekinjenem dvanajst (12) mesečnem obdobju za dva naročnika </w:t>
      </w:r>
      <w:r w:rsidRPr="00A95B82">
        <w:t>uspešno izvedel (kar pomeni količinsko in kakovostno v skladu z naročilom)</w:t>
      </w:r>
      <w:r w:rsidR="00BF68C7" w:rsidRPr="00A95B82">
        <w:t>:</w:t>
      </w:r>
    </w:p>
    <w:p w14:paraId="10BFC620" w14:textId="77777777" w:rsidR="00BF68C7" w:rsidRPr="00A95B82" w:rsidRDefault="00BF68C7" w:rsidP="00BF68C7"/>
    <w:p w14:paraId="7EDB320E" w14:textId="66684935" w:rsidR="00BF68C7" w:rsidRPr="00A95B82" w:rsidRDefault="00BF68C7" w:rsidP="005B5FBF">
      <w:pPr>
        <w:pStyle w:val="Odstavekseznama"/>
        <w:numPr>
          <w:ilvl w:val="0"/>
          <w:numId w:val="22"/>
        </w:numPr>
      </w:pPr>
      <w:r w:rsidRPr="00A95B82">
        <w:rPr>
          <w:b/>
          <w:bCs/>
        </w:rPr>
        <w:t>Sklopi 1, 2 in 3:</w:t>
      </w:r>
      <w:r w:rsidRPr="00A95B82">
        <w:t xml:space="preserve"> </w:t>
      </w:r>
      <w:bookmarkStart w:id="136" w:name="_Hlk144199017"/>
      <w:r w:rsidRPr="00A95B82">
        <w:t xml:space="preserve">prevzem, obdelava in odlaganje biorazgradljivih odpadkov na območju EU </w:t>
      </w:r>
      <w:bookmarkStart w:id="137" w:name="_Hlk6994870"/>
      <w:r w:rsidR="0081128C" w:rsidRPr="00A95B82">
        <w:rPr>
          <w:rFonts w:eastAsia="Times New Roman" w:cs="Arial"/>
          <w:szCs w:val="20"/>
          <w:lang w:eastAsia="sl-SI"/>
        </w:rPr>
        <w:t xml:space="preserve">v vrednosti, ki je enaka ali višja od </w:t>
      </w:r>
      <w:bookmarkEnd w:id="137"/>
      <w:r w:rsidR="0081128C" w:rsidRPr="00A95B82">
        <w:rPr>
          <w:rFonts w:eastAsia="Times New Roman" w:cs="Arial"/>
          <w:szCs w:val="20"/>
          <w:lang w:eastAsia="sl-SI"/>
        </w:rPr>
        <w:t xml:space="preserve">40.000,00 EUR brez DDV (dve referenci), </w:t>
      </w:r>
      <w:bookmarkEnd w:id="136"/>
    </w:p>
    <w:p w14:paraId="6569902C" w14:textId="3C2CC0F0" w:rsidR="0081128C" w:rsidRPr="00A95B82" w:rsidRDefault="0081128C" w:rsidP="005B5FBF">
      <w:pPr>
        <w:pStyle w:val="Odstavekseznama"/>
        <w:numPr>
          <w:ilvl w:val="0"/>
          <w:numId w:val="22"/>
        </w:numPr>
      </w:pPr>
      <w:r w:rsidRPr="00A95B82">
        <w:rPr>
          <w:b/>
          <w:bCs/>
        </w:rPr>
        <w:t xml:space="preserve">Sklop 4: </w:t>
      </w:r>
      <w:r w:rsidRPr="00A95B82">
        <w:t xml:space="preserve">prevzem, obdelava in odlaganje zelenega </w:t>
      </w:r>
      <w:proofErr w:type="spellStart"/>
      <w:r w:rsidRPr="00A95B82">
        <w:t>odreza</w:t>
      </w:r>
      <w:proofErr w:type="spellEnd"/>
      <w:r w:rsidRPr="00A95B82">
        <w:t xml:space="preserve"> na območju EU </w:t>
      </w:r>
      <w:r w:rsidRPr="00A95B82">
        <w:rPr>
          <w:rFonts w:eastAsia="Times New Roman" w:cs="Arial"/>
          <w:szCs w:val="20"/>
          <w:lang w:eastAsia="sl-SI"/>
        </w:rPr>
        <w:t>v vrednosti, ki je enaka ali višja od 10.000,00 EUR brez DDV (dve referenci)</w:t>
      </w:r>
      <w:r w:rsidR="005B5FBF" w:rsidRPr="00A95B82">
        <w:rPr>
          <w:rFonts w:eastAsia="Times New Roman" w:cs="Arial"/>
          <w:szCs w:val="20"/>
          <w:lang w:eastAsia="sl-SI"/>
        </w:rPr>
        <w:t>.</w:t>
      </w:r>
    </w:p>
    <w:p w14:paraId="64F521A1" w14:textId="77777777" w:rsidR="00BF68C7" w:rsidRPr="00A95B82" w:rsidRDefault="00BF68C7" w:rsidP="00BF68C7">
      <w:pPr>
        <w:ind w:left="142"/>
      </w:pPr>
    </w:p>
    <w:p w14:paraId="64E14827" w14:textId="419C618D" w:rsidR="00270A35" w:rsidRPr="00A95B82" w:rsidRDefault="00431309" w:rsidP="00431309">
      <w:r w:rsidRPr="00A95B82">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r w:rsidR="00270A35" w:rsidRPr="00A95B82">
        <w:t xml:space="preserve">Gospodarski </w:t>
      </w:r>
      <w:r w:rsidR="002C173A" w:rsidRPr="00A95B82">
        <w:t>subjekt lahko uporabi zmogljivosti drugih subjektov, ne glede na pravno razmerje med njim in temi subjekti le, če bodo slednji izvajali storitve, za katere se zahtevajo te zmogljivosti.</w:t>
      </w:r>
    </w:p>
    <w:p w14:paraId="3199EB04" w14:textId="77777777" w:rsidR="00270A35" w:rsidRPr="00A95B82" w:rsidRDefault="00270A35" w:rsidP="00366B65"/>
    <w:p w14:paraId="78D9D30A" w14:textId="77777777" w:rsidR="00164F36" w:rsidRPr="00A95B82" w:rsidRDefault="00164F36" w:rsidP="00F60AF5">
      <w:pPr>
        <w:ind w:firstLine="426"/>
      </w:pPr>
      <w:r w:rsidRPr="00A95B82">
        <w:t>DOKAZILO:</w:t>
      </w:r>
    </w:p>
    <w:p w14:paraId="578217A0" w14:textId="77777777" w:rsidR="00894096" w:rsidRPr="00A95B82" w:rsidRDefault="00894096" w:rsidP="00F60AF5">
      <w:pPr>
        <w:tabs>
          <w:tab w:val="left" w:pos="817"/>
        </w:tabs>
        <w:ind w:left="392"/>
      </w:pPr>
      <w:r w:rsidRPr="00A95B82">
        <w:t xml:space="preserve">Izpolnjen </w:t>
      </w:r>
      <w:r w:rsidRPr="00A95B82">
        <w:rPr>
          <w:b/>
        </w:rPr>
        <w:t>obrazec ESPD</w:t>
      </w:r>
      <w:r w:rsidR="004B5BF5" w:rsidRPr="00A95B82">
        <w:rPr>
          <w:b/>
        </w:rPr>
        <w:t xml:space="preserve"> </w:t>
      </w:r>
      <w:r w:rsidR="004B5BF5" w:rsidRPr="00A95B82">
        <w:t xml:space="preserve">(v »Del IV: Pogoji za sodelovanje, Oddelek C: Tehnična in strokovna sposobnost, </w:t>
      </w:r>
      <w:r w:rsidR="00635BA0" w:rsidRPr="00A95B82">
        <w:t>Za naročila storitev: Izvedba storitve določene vrste</w:t>
      </w:r>
      <w:r w:rsidR="004B5BF5" w:rsidRPr="00A95B82">
        <w:t>«).</w:t>
      </w:r>
    </w:p>
    <w:p w14:paraId="63C83C5B" w14:textId="7B80FEA1" w:rsidR="007556B8" w:rsidRPr="00A95B82" w:rsidRDefault="00431309" w:rsidP="007556B8">
      <w:pPr>
        <w:ind w:left="426"/>
        <w:rPr>
          <w:bCs/>
        </w:rPr>
      </w:pPr>
      <w:r w:rsidRPr="00A95B82">
        <w:rPr>
          <w:bCs/>
        </w:rPr>
        <w:t xml:space="preserve">Izpolnjen in podpisan </w:t>
      </w:r>
      <w:r w:rsidRPr="00A95B82">
        <w:rPr>
          <w:bCs/>
          <w:i/>
        </w:rPr>
        <w:t xml:space="preserve">obrazec št. </w:t>
      </w:r>
      <w:r w:rsidR="0067022D" w:rsidRPr="00A95B82">
        <w:rPr>
          <w:bCs/>
          <w:i/>
        </w:rPr>
        <w:t>7</w:t>
      </w:r>
      <w:r w:rsidRPr="00A95B82">
        <w:rPr>
          <w:bCs/>
          <w:i/>
        </w:rPr>
        <w:t>.</w:t>
      </w:r>
      <w:r w:rsidR="007556B8" w:rsidRPr="00A95B82">
        <w:rPr>
          <w:bCs/>
        </w:rPr>
        <w:t>Tehnične specifikacije in opis storitve</w:t>
      </w:r>
    </w:p>
    <w:p w14:paraId="3739F08F" w14:textId="77777777" w:rsidR="007556B8" w:rsidRPr="00A95B82" w:rsidRDefault="007556B8" w:rsidP="00F60AF5">
      <w:pPr>
        <w:tabs>
          <w:tab w:val="left" w:pos="817"/>
        </w:tabs>
        <w:ind w:left="392"/>
        <w:rPr>
          <w:b/>
        </w:rPr>
      </w:pPr>
    </w:p>
    <w:p w14:paraId="5990DCA4" w14:textId="31E65264" w:rsidR="00E42ACE" w:rsidRPr="00A95B82" w:rsidRDefault="004B5BF5" w:rsidP="007638ED">
      <w:pPr>
        <w:rPr>
          <w:szCs w:val="20"/>
        </w:rPr>
      </w:pPr>
      <w:r w:rsidRPr="00A95B82">
        <w:rPr>
          <w:szCs w:val="20"/>
        </w:rPr>
        <w:t>ESPD mora vsebovati vse potrebne podatke</w:t>
      </w:r>
      <w:r w:rsidR="00894096" w:rsidRPr="00A95B82">
        <w:rPr>
          <w:szCs w:val="20"/>
        </w:rPr>
        <w:t>, da lahko naročnik v uradni evidenci preveri izpolnjevanje predmetnega pogoja. V kolikor takšna preveritev ne bo mogoča</w:t>
      </w:r>
      <w:r w:rsidR="00442953" w:rsidRPr="00A95B82">
        <w:rPr>
          <w:szCs w:val="20"/>
        </w:rPr>
        <w:t>,</w:t>
      </w:r>
      <w:r w:rsidR="00894096" w:rsidRPr="00A95B82">
        <w:rPr>
          <w:szCs w:val="20"/>
        </w:rPr>
        <w:t xml:space="preserve"> bo naročnik od ponudnika zahteval predložitev </w:t>
      </w:r>
      <w:r w:rsidR="00894096" w:rsidRPr="00A95B82">
        <w:rPr>
          <w:rFonts w:cs="Arial"/>
          <w:iCs/>
          <w:szCs w:val="20"/>
        </w:rPr>
        <w:t>referenčn</w:t>
      </w:r>
      <w:r w:rsidR="0081128C" w:rsidRPr="00A95B82">
        <w:rPr>
          <w:rFonts w:cs="Arial"/>
          <w:iCs/>
          <w:szCs w:val="20"/>
        </w:rPr>
        <w:t>ih</w:t>
      </w:r>
      <w:r w:rsidR="00894096" w:rsidRPr="00A95B82">
        <w:rPr>
          <w:rFonts w:cs="Arial"/>
          <w:iCs/>
          <w:szCs w:val="20"/>
        </w:rPr>
        <w:t xml:space="preserve"> potrdil naročnik</w:t>
      </w:r>
      <w:r w:rsidR="0081128C" w:rsidRPr="00A95B82">
        <w:rPr>
          <w:rFonts w:cs="Arial"/>
          <w:iCs/>
          <w:szCs w:val="20"/>
        </w:rPr>
        <w:t>ov</w:t>
      </w:r>
      <w:r w:rsidR="00894096" w:rsidRPr="00A95B82">
        <w:rPr>
          <w:rFonts w:cs="Arial"/>
          <w:iCs/>
          <w:szCs w:val="20"/>
        </w:rPr>
        <w:t xml:space="preserve"> storitv</w:t>
      </w:r>
      <w:r w:rsidRPr="00A95B82">
        <w:rPr>
          <w:rFonts w:cs="Arial"/>
          <w:iCs/>
          <w:szCs w:val="20"/>
        </w:rPr>
        <w:t>e</w:t>
      </w:r>
      <w:r w:rsidR="00BF68C7" w:rsidRPr="00A95B82">
        <w:rPr>
          <w:rFonts w:cs="Arial"/>
          <w:i/>
          <w:szCs w:val="20"/>
        </w:rPr>
        <w:t xml:space="preserve"> (obrazec št. </w:t>
      </w:r>
      <w:r w:rsidR="0067022D" w:rsidRPr="00A95B82">
        <w:rPr>
          <w:rFonts w:cs="Arial"/>
          <w:i/>
          <w:szCs w:val="20"/>
        </w:rPr>
        <w:t>6</w:t>
      </w:r>
      <w:r w:rsidR="00BF68C7" w:rsidRPr="00A95B82">
        <w:rPr>
          <w:rFonts w:cs="Arial"/>
          <w:i/>
          <w:szCs w:val="20"/>
        </w:rPr>
        <w:t>)</w:t>
      </w:r>
      <w:r w:rsidR="00894096" w:rsidRPr="00A95B82">
        <w:rPr>
          <w:szCs w:val="20"/>
        </w:rPr>
        <w:t xml:space="preserve">. </w:t>
      </w:r>
      <w:r w:rsidR="007638ED" w:rsidRPr="00A95B82">
        <w:rPr>
          <w:szCs w:val="20"/>
        </w:rPr>
        <w:t>Ponudnik lahko potrjene reference predloži že v okviru sistema e-JN v razdelek »Druge priloge«.</w:t>
      </w:r>
      <w:bookmarkEnd w:id="134"/>
      <w:bookmarkEnd w:id="135"/>
    </w:p>
    <w:p w14:paraId="3A0C7610" w14:textId="3A00170C" w:rsidR="00A80829" w:rsidRPr="00A95B82" w:rsidRDefault="008719FF" w:rsidP="00F60AF5">
      <w:pPr>
        <w:pStyle w:val="Naslov1"/>
      </w:pPr>
      <w:bookmarkStart w:id="138" w:name="_Toc336851744"/>
      <w:bookmarkStart w:id="139" w:name="_Toc336851792"/>
      <w:bookmarkStart w:id="140" w:name="_Toc144369185"/>
      <w:r w:rsidRPr="00A95B82">
        <w:rPr>
          <w:caps w:val="0"/>
        </w:rPr>
        <w:t>MERILA</w:t>
      </w:r>
      <w:bookmarkEnd w:id="138"/>
      <w:bookmarkEnd w:id="139"/>
      <w:bookmarkEnd w:id="140"/>
    </w:p>
    <w:p w14:paraId="7A1FEF2A" w14:textId="7EE04B25" w:rsidR="007638ED" w:rsidRPr="00A95B82" w:rsidRDefault="007638ED" w:rsidP="007638ED">
      <w:pPr>
        <w:spacing w:line="240" w:lineRule="auto"/>
        <w:rPr>
          <w:rFonts w:cs="Arial"/>
          <w:szCs w:val="20"/>
        </w:rPr>
      </w:pPr>
      <w:r w:rsidRPr="00A95B82">
        <w:rPr>
          <w:rFonts w:cs="Arial"/>
          <w:szCs w:val="20"/>
        </w:rPr>
        <w:t xml:space="preserve">Naročnik bo ob izpolnjevanju pogojev in zahtev iz te razpisne dokumentacije za izbiro izvajalca za prevzem, obdelavo in odlaganje biorazgradljivih odpadkov izbral </w:t>
      </w:r>
      <w:r w:rsidR="00AF091F" w:rsidRPr="00A95B82">
        <w:rPr>
          <w:rFonts w:cs="Arial"/>
          <w:szCs w:val="20"/>
        </w:rPr>
        <w:t xml:space="preserve">po </w:t>
      </w:r>
      <w:r w:rsidRPr="00A95B82">
        <w:rPr>
          <w:rFonts w:cs="Arial"/>
          <w:szCs w:val="20"/>
        </w:rPr>
        <w:t>enega ponudnika ali skupino ponudnikov – skupna ponudba</w:t>
      </w:r>
      <w:r w:rsidR="00AF091F" w:rsidRPr="00A95B82">
        <w:rPr>
          <w:rFonts w:cs="Arial"/>
          <w:szCs w:val="20"/>
        </w:rPr>
        <w:t>, in sicer za:</w:t>
      </w:r>
    </w:p>
    <w:p w14:paraId="34BDC4D0" w14:textId="71E1B2B5" w:rsidR="00AF091F" w:rsidRPr="00A95B82" w:rsidRDefault="00AF091F" w:rsidP="00E3171A">
      <w:pPr>
        <w:pStyle w:val="Odstavekseznama"/>
        <w:numPr>
          <w:ilvl w:val="0"/>
          <w:numId w:val="21"/>
        </w:numPr>
        <w:rPr>
          <w:rFonts w:cs="Arial"/>
          <w:bCs/>
          <w:szCs w:val="20"/>
        </w:rPr>
      </w:pPr>
      <w:r w:rsidRPr="00A95B82">
        <w:rPr>
          <w:rFonts w:cs="Arial"/>
          <w:bCs/>
          <w:szCs w:val="20"/>
        </w:rPr>
        <w:t>1., 2. in 3. sklop (</w:t>
      </w:r>
      <w:r w:rsidR="00431309" w:rsidRPr="00A95B82">
        <w:rPr>
          <w:rFonts w:cs="Arial"/>
          <w:bCs/>
          <w:szCs w:val="20"/>
        </w:rPr>
        <w:t>ena ponudba/</w:t>
      </w:r>
      <w:r w:rsidRPr="00A95B82">
        <w:rPr>
          <w:rFonts w:cs="Arial"/>
          <w:bCs/>
          <w:szCs w:val="20"/>
        </w:rPr>
        <w:t>enotna cena</w:t>
      </w:r>
      <w:r w:rsidR="00431309" w:rsidRPr="00A95B82">
        <w:rPr>
          <w:rFonts w:cs="Arial"/>
          <w:bCs/>
          <w:szCs w:val="20"/>
        </w:rPr>
        <w:t xml:space="preserve"> storitve</w:t>
      </w:r>
      <w:r w:rsidRPr="00A95B82">
        <w:rPr>
          <w:rFonts w:cs="Arial"/>
          <w:bCs/>
          <w:szCs w:val="20"/>
        </w:rPr>
        <w:t xml:space="preserve">) in </w:t>
      </w:r>
    </w:p>
    <w:p w14:paraId="6F343222" w14:textId="123786FA" w:rsidR="00AF091F" w:rsidRPr="00A95B82" w:rsidRDefault="008C11F2" w:rsidP="00E3171A">
      <w:pPr>
        <w:pStyle w:val="Odstavekseznama"/>
        <w:numPr>
          <w:ilvl w:val="0"/>
          <w:numId w:val="21"/>
        </w:numPr>
        <w:rPr>
          <w:rFonts w:cs="Arial"/>
          <w:bCs/>
          <w:szCs w:val="20"/>
        </w:rPr>
      </w:pPr>
      <w:r w:rsidRPr="00A95B82">
        <w:rPr>
          <w:rFonts w:cs="Arial"/>
          <w:bCs/>
          <w:szCs w:val="20"/>
        </w:rPr>
        <w:t xml:space="preserve">4. </w:t>
      </w:r>
      <w:r w:rsidR="00AF091F" w:rsidRPr="00A95B82">
        <w:rPr>
          <w:rFonts w:cs="Arial"/>
          <w:bCs/>
          <w:szCs w:val="20"/>
        </w:rPr>
        <w:t xml:space="preserve">sklop. </w:t>
      </w:r>
    </w:p>
    <w:p w14:paraId="3627298D" w14:textId="77777777" w:rsidR="007638ED" w:rsidRPr="00A95B82" w:rsidRDefault="007638ED" w:rsidP="007638ED">
      <w:pPr>
        <w:spacing w:line="240" w:lineRule="auto"/>
        <w:rPr>
          <w:rFonts w:cs="Arial"/>
          <w:szCs w:val="20"/>
        </w:rPr>
      </w:pPr>
    </w:p>
    <w:p w14:paraId="1771D37A" w14:textId="7B6B8DC4" w:rsidR="007638ED" w:rsidRPr="00A95B82" w:rsidRDefault="007638ED" w:rsidP="007638ED">
      <w:pPr>
        <w:spacing w:line="240" w:lineRule="auto"/>
        <w:rPr>
          <w:rFonts w:cs="Arial"/>
          <w:szCs w:val="20"/>
        </w:rPr>
      </w:pPr>
      <w:r w:rsidRPr="00A95B82">
        <w:rPr>
          <w:rFonts w:cs="Arial"/>
          <w:szCs w:val="20"/>
        </w:rPr>
        <w:t xml:space="preserve">Ponudbe se bodo ocenjevale na podlagi ekonomsko najugodnejše ponudbe. Ocenjevanje in način izračuna sta </w:t>
      </w:r>
      <w:r w:rsidRPr="00A95B82">
        <w:rPr>
          <w:rFonts w:cs="Arial"/>
          <w:szCs w:val="20"/>
          <w:u w:val="single"/>
        </w:rPr>
        <w:t xml:space="preserve">opisana </w:t>
      </w:r>
      <w:r w:rsidRPr="00A95B82">
        <w:rPr>
          <w:rFonts w:cs="Arial"/>
          <w:i/>
          <w:szCs w:val="20"/>
          <w:u w:val="single"/>
        </w:rPr>
        <w:t xml:space="preserve">v obrazcu št. </w:t>
      </w:r>
      <w:r w:rsidR="0067022D" w:rsidRPr="00A95B82">
        <w:rPr>
          <w:rFonts w:cs="Arial"/>
          <w:i/>
          <w:szCs w:val="20"/>
          <w:u w:val="single"/>
        </w:rPr>
        <w:t>7</w:t>
      </w:r>
      <w:r w:rsidRPr="00A95B82">
        <w:rPr>
          <w:rFonts w:cs="Arial"/>
          <w:szCs w:val="20"/>
          <w:u w:val="single"/>
        </w:rPr>
        <w:t xml:space="preserve"> Tehnične specifikacije in opis storitve</w:t>
      </w:r>
      <w:r w:rsidRPr="00A95B82">
        <w:rPr>
          <w:rFonts w:cs="Arial"/>
          <w:szCs w:val="20"/>
        </w:rPr>
        <w:t xml:space="preserve">, v točkah 4, 6 in 7. </w:t>
      </w:r>
    </w:p>
    <w:p w14:paraId="04CAAD37" w14:textId="77777777" w:rsidR="007638ED" w:rsidRPr="00A95B82" w:rsidRDefault="007638ED" w:rsidP="007638ED">
      <w:pPr>
        <w:spacing w:line="240" w:lineRule="auto"/>
        <w:rPr>
          <w:rFonts w:cs="Arial"/>
          <w:szCs w:val="20"/>
        </w:rPr>
      </w:pPr>
    </w:p>
    <w:p w14:paraId="6E63CBCD" w14:textId="0589DD37" w:rsidR="007638ED" w:rsidRPr="00A95B82" w:rsidRDefault="007638ED" w:rsidP="007638ED">
      <w:pPr>
        <w:spacing w:line="240" w:lineRule="auto"/>
        <w:rPr>
          <w:rFonts w:cs="Arial"/>
          <w:b/>
          <w:szCs w:val="20"/>
        </w:rPr>
      </w:pPr>
      <w:r w:rsidRPr="00A95B82">
        <w:rPr>
          <w:rFonts w:cs="Arial"/>
          <w:b/>
          <w:szCs w:val="20"/>
        </w:rPr>
        <w:t>Ekonomsko najugodnejš</w:t>
      </w:r>
      <w:r w:rsidR="00AF091F" w:rsidRPr="00A95B82">
        <w:rPr>
          <w:rFonts w:cs="Arial"/>
          <w:b/>
          <w:szCs w:val="20"/>
        </w:rPr>
        <w:t>i</w:t>
      </w:r>
      <w:r w:rsidRPr="00A95B82">
        <w:rPr>
          <w:rFonts w:cs="Arial"/>
          <w:b/>
          <w:szCs w:val="20"/>
        </w:rPr>
        <w:t xml:space="preserve"> </w:t>
      </w:r>
      <w:r w:rsidR="00AF091F" w:rsidRPr="00A95B82">
        <w:rPr>
          <w:rFonts w:cs="Arial"/>
          <w:b/>
          <w:szCs w:val="20"/>
        </w:rPr>
        <w:t xml:space="preserve">bosta </w:t>
      </w:r>
      <w:r w:rsidRPr="00A95B82">
        <w:rPr>
          <w:rFonts w:cs="Arial"/>
          <w:b/>
          <w:szCs w:val="20"/>
        </w:rPr>
        <w:t>ponudba je ponudba z najnižjo primerjalno vrednostjo V</w:t>
      </w:r>
      <w:r w:rsidR="00AF091F" w:rsidRPr="00A95B82">
        <w:rPr>
          <w:rFonts w:cs="Arial"/>
          <w:b/>
          <w:szCs w:val="20"/>
        </w:rPr>
        <w:t>1 in V2</w:t>
      </w:r>
      <w:r w:rsidRPr="00A95B82">
        <w:rPr>
          <w:rFonts w:cs="Arial"/>
          <w:b/>
          <w:szCs w:val="20"/>
        </w:rPr>
        <w:t xml:space="preserve"> (v EUR brez DDV).</w:t>
      </w:r>
    </w:p>
    <w:p w14:paraId="058E79DA" w14:textId="77777777" w:rsidR="007638ED" w:rsidRPr="00A95B82" w:rsidRDefault="007638ED" w:rsidP="007638ED">
      <w:pPr>
        <w:spacing w:line="240" w:lineRule="auto"/>
        <w:rPr>
          <w:rFonts w:cs="Arial"/>
          <w:szCs w:val="20"/>
        </w:rPr>
      </w:pPr>
    </w:p>
    <w:p w14:paraId="45E555C5" w14:textId="77777777" w:rsidR="007638ED" w:rsidRPr="00A95B82" w:rsidRDefault="007638ED" w:rsidP="007638ED">
      <w:pPr>
        <w:spacing w:line="240" w:lineRule="auto"/>
        <w:rPr>
          <w:rFonts w:cs="Arial"/>
          <w:szCs w:val="20"/>
        </w:rPr>
      </w:pPr>
      <w:r w:rsidRPr="00A95B82">
        <w:rPr>
          <w:rFonts w:cs="Arial"/>
          <w:szCs w:val="20"/>
        </w:rPr>
        <w:t>V kolikor bosta dva ponudnika ponudila enako primerjalno vrednost V, bo izbrana ponudba tistega ponudnika, ki ima naročniku bližjo lokacijo za prevzem biorazgradljivih odpadkov.</w:t>
      </w:r>
    </w:p>
    <w:p w14:paraId="27783316" w14:textId="100ED0EB" w:rsidR="00562109" w:rsidRPr="00A95B82" w:rsidRDefault="008719FF" w:rsidP="00DB287C">
      <w:pPr>
        <w:pStyle w:val="Naslov1"/>
      </w:pPr>
      <w:bookmarkStart w:id="141" w:name="_Toc144369186"/>
      <w:r w:rsidRPr="00A95B82">
        <w:rPr>
          <w:caps w:val="0"/>
        </w:rPr>
        <w:t>PONUDBA</w:t>
      </w:r>
      <w:bookmarkEnd w:id="141"/>
    </w:p>
    <w:p w14:paraId="494C9F92" w14:textId="51ED5ABD" w:rsidR="00120550" w:rsidRPr="00A95B82" w:rsidRDefault="008719FF" w:rsidP="00120550">
      <w:pPr>
        <w:pStyle w:val="Naslov2"/>
      </w:pPr>
      <w:bookmarkStart w:id="142" w:name="_Toc336851746"/>
      <w:bookmarkStart w:id="143" w:name="_Toc336851794"/>
      <w:bookmarkStart w:id="144" w:name="_Toc144369187"/>
      <w:r w:rsidRPr="00A95B82">
        <w:t>P</w:t>
      </w:r>
      <w:r w:rsidR="00120550" w:rsidRPr="00A95B82">
        <w:t>onudbena dokumentacija</w:t>
      </w:r>
      <w:bookmarkEnd w:id="142"/>
      <w:bookmarkEnd w:id="143"/>
      <w:bookmarkEnd w:id="144"/>
    </w:p>
    <w:p w14:paraId="1B926FF2" w14:textId="77777777" w:rsidR="001E2EA1" w:rsidRPr="00A95B82" w:rsidRDefault="001E2EA1" w:rsidP="00120550">
      <w:pPr>
        <w:rPr>
          <w:rFonts w:cs="Arial"/>
          <w:i/>
          <w:sz w:val="18"/>
          <w:szCs w:val="18"/>
          <w:highlight w:val="yellow"/>
        </w:rPr>
      </w:pPr>
    </w:p>
    <w:p w14:paraId="5BDD4A77" w14:textId="77777777" w:rsidR="00120550" w:rsidRPr="00A95B82" w:rsidRDefault="00120550" w:rsidP="00120550">
      <w:r w:rsidRPr="00A95B82">
        <w:t>Ponudbeno dokumentacijo sestavljajo naslednji dokumenti:</w:t>
      </w:r>
    </w:p>
    <w:p w14:paraId="537E8FDF" w14:textId="77777777" w:rsidR="00F34E87" w:rsidRPr="00A95B82" w:rsidRDefault="00F34E87" w:rsidP="00120550">
      <w:pPr>
        <w:rPr>
          <w:highlight w:val="yellow"/>
        </w:rPr>
      </w:pPr>
    </w:p>
    <w:tbl>
      <w:tblPr>
        <w:tblStyle w:val="Tabelamrea"/>
        <w:tblW w:w="0" w:type="auto"/>
        <w:tblInd w:w="-5" w:type="dxa"/>
        <w:tblLook w:val="04A0" w:firstRow="1" w:lastRow="0" w:firstColumn="1" w:lastColumn="0" w:noHBand="0" w:noVBand="1"/>
      </w:tblPr>
      <w:tblGrid>
        <w:gridCol w:w="709"/>
        <w:gridCol w:w="2268"/>
        <w:gridCol w:w="6088"/>
      </w:tblGrid>
      <w:tr w:rsidR="00A95B82" w:rsidRPr="00A95B82" w14:paraId="2293DDA8" w14:textId="77777777" w:rsidTr="00BC079A">
        <w:trPr>
          <w:trHeight w:val="340"/>
        </w:trPr>
        <w:tc>
          <w:tcPr>
            <w:tcW w:w="709" w:type="dxa"/>
          </w:tcPr>
          <w:p w14:paraId="351A5B88" w14:textId="16ED529F" w:rsidR="00BC079A" w:rsidRPr="00A95B82" w:rsidRDefault="00BC079A" w:rsidP="00BC079A">
            <w:pPr>
              <w:pStyle w:val="Odstavekseznama"/>
              <w:numPr>
                <w:ilvl w:val="0"/>
                <w:numId w:val="23"/>
              </w:numPr>
              <w:jc w:val="left"/>
            </w:pPr>
          </w:p>
        </w:tc>
        <w:tc>
          <w:tcPr>
            <w:tcW w:w="2268" w:type="dxa"/>
          </w:tcPr>
          <w:p w14:paraId="4F364E24" w14:textId="29876E89" w:rsidR="00BC079A" w:rsidRPr="00A95B82" w:rsidRDefault="00BC079A" w:rsidP="00BC079A">
            <w:pPr>
              <w:pStyle w:val="Odstavekseznama"/>
              <w:ind w:left="0"/>
            </w:pPr>
            <w:r w:rsidRPr="00A95B82">
              <w:t>izpolnjen obrazec št. 1</w:t>
            </w:r>
          </w:p>
        </w:tc>
        <w:tc>
          <w:tcPr>
            <w:tcW w:w="6088" w:type="dxa"/>
          </w:tcPr>
          <w:p w14:paraId="71609DD5" w14:textId="4BA85044" w:rsidR="00BC079A" w:rsidRPr="00A95B82" w:rsidRDefault="00BC079A" w:rsidP="00BC079A">
            <w:pPr>
              <w:pStyle w:val="Odstavekseznama"/>
              <w:ind w:left="0"/>
            </w:pPr>
            <w:r w:rsidRPr="00A95B82">
              <w:rPr>
                <w:b/>
              </w:rPr>
              <w:t>Predračun</w:t>
            </w:r>
          </w:p>
        </w:tc>
      </w:tr>
      <w:tr w:rsidR="00A95B82" w:rsidRPr="00A95B82" w14:paraId="0FC84ED1" w14:textId="77777777" w:rsidTr="00BC079A">
        <w:trPr>
          <w:trHeight w:val="340"/>
        </w:trPr>
        <w:tc>
          <w:tcPr>
            <w:tcW w:w="709" w:type="dxa"/>
          </w:tcPr>
          <w:p w14:paraId="77F126E4" w14:textId="77777777" w:rsidR="00BC079A" w:rsidRPr="00A95B82" w:rsidRDefault="00BC079A" w:rsidP="00BC079A">
            <w:pPr>
              <w:pStyle w:val="Odstavekseznama"/>
              <w:numPr>
                <w:ilvl w:val="0"/>
                <w:numId w:val="23"/>
              </w:numPr>
              <w:jc w:val="left"/>
            </w:pPr>
          </w:p>
        </w:tc>
        <w:tc>
          <w:tcPr>
            <w:tcW w:w="2268" w:type="dxa"/>
          </w:tcPr>
          <w:p w14:paraId="796E0398" w14:textId="4C352EE5" w:rsidR="00BC079A" w:rsidRPr="00A95B82" w:rsidRDefault="00BC079A" w:rsidP="00BC079A">
            <w:pPr>
              <w:pStyle w:val="Odstavekseznama"/>
              <w:ind w:left="0"/>
            </w:pPr>
            <w:r w:rsidRPr="00A95B82">
              <w:t>Izpolnjen obrazec</w:t>
            </w:r>
          </w:p>
        </w:tc>
        <w:tc>
          <w:tcPr>
            <w:tcW w:w="6088" w:type="dxa"/>
          </w:tcPr>
          <w:p w14:paraId="0C8CC759" w14:textId="6081461E" w:rsidR="00BC079A" w:rsidRPr="00A95B82" w:rsidRDefault="00BC079A" w:rsidP="00BC079A">
            <w:r w:rsidRPr="00A95B82">
              <w:rPr>
                <w:b/>
              </w:rPr>
              <w:t>ESPD</w:t>
            </w:r>
            <w:r w:rsidRPr="00A95B82">
              <w:t xml:space="preserve"> (za vse gospodarske subjekte v ponudbi)</w:t>
            </w:r>
          </w:p>
        </w:tc>
      </w:tr>
      <w:tr w:rsidR="00A95B82" w:rsidRPr="00A95B82" w14:paraId="624BF1D3" w14:textId="77777777" w:rsidTr="00BC079A">
        <w:trPr>
          <w:trHeight w:val="340"/>
        </w:trPr>
        <w:tc>
          <w:tcPr>
            <w:tcW w:w="709" w:type="dxa"/>
          </w:tcPr>
          <w:p w14:paraId="108891A2" w14:textId="77777777" w:rsidR="00BC079A" w:rsidRPr="00A95B82" w:rsidRDefault="00BC079A" w:rsidP="00BC079A">
            <w:pPr>
              <w:pStyle w:val="Odstavekseznama"/>
              <w:numPr>
                <w:ilvl w:val="0"/>
                <w:numId w:val="23"/>
              </w:numPr>
              <w:jc w:val="left"/>
            </w:pPr>
          </w:p>
        </w:tc>
        <w:tc>
          <w:tcPr>
            <w:tcW w:w="2268" w:type="dxa"/>
          </w:tcPr>
          <w:p w14:paraId="2E0B236B" w14:textId="77777777" w:rsidR="00BC079A" w:rsidRPr="00A95B82" w:rsidRDefault="00BC079A" w:rsidP="00BC079A">
            <w:pPr>
              <w:rPr>
                <w:b/>
              </w:rPr>
            </w:pPr>
            <w:bookmarkStart w:id="145" w:name="_Hlk144214799"/>
            <w:r w:rsidRPr="00A95B82">
              <w:t xml:space="preserve">Izpolnjen obrazec št. 2 </w:t>
            </w:r>
            <w:bookmarkEnd w:id="145"/>
          </w:p>
          <w:p w14:paraId="6247A753" w14:textId="77777777" w:rsidR="00BC079A" w:rsidRPr="00A95B82" w:rsidRDefault="00BC079A" w:rsidP="00BC079A">
            <w:pPr>
              <w:pStyle w:val="Odstavekseznama"/>
              <w:ind w:left="0"/>
            </w:pPr>
          </w:p>
        </w:tc>
        <w:tc>
          <w:tcPr>
            <w:tcW w:w="6088" w:type="dxa"/>
          </w:tcPr>
          <w:p w14:paraId="71EB132F" w14:textId="52BA2D82" w:rsidR="00BC079A" w:rsidRPr="00A95B82" w:rsidRDefault="00BC079A" w:rsidP="00BC079A">
            <w:pPr>
              <w:rPr>
                <w:b/>
              </w:rPr>
            </w:pPr>
            <w:r w:rsidRPr="00A95B82">
              <w:rPr>
                <w:b/>
              </w:rPr>
              <w:t>Podatki in udeležba podizvajalca s soglasjem o neposrednem plačilu</w:t>
            </w:r>
            <w:r w:rsidRPr="00A95B82">
              <w:t xml:space="preserve"> (v primeru, da ponudnik nastopa s podizvajalci in podizvajalci to zahtevajo)</w:t>
            </w:r>
          </w:p>
        </w:tc>
      </w:tr>
      <w:tr w:rsidR="00A95B82" w:rsidRPr="00A95B82" w14:paraId="31D402DD" w14:textId="77777777" w:rsidTr="00BC079A">
        <w:trPr>
          <w:trHeight w:val="340"/>
        </w:trPr>
        <w:tc>
          <w:tcPr>
            <w:tcW w:w="709" w:type="dxa"/>
          </w:tcPr>
          <w:p w14:paraId="29B3340B" w14:textId="77777777" w:rsidR="00BC079A" w:rsidRPr="00A95B82" w:rsidRDefault="00BC079A" w:rsidP="00BC079A">
            <w:pPr>
              <w:pStyle w:val="Odstavekseznama"/>
              <w:numPr>
                <w:ilvl w:val="0"/>
                <w:numId w:val="23"/>
              </w:numPr>
              <w:jc w:val="left"/>
            </w:pPr>
          </w:p>
        </w:tc>
        <w:tc>
          <w:tcPr>
            <w:tcW w:w="2268" w:type="dxa"/>
          </w:tcPr>
          <w:p w14:paraId="5AE05DB1" w14:textId="70E4C3A2" w:rsidR="00BC079A" w:rsidRPr="00A95B82" w:rsidRDefault="00BC079A" w:rsidP="00BC079A">
            <w:pPr>
              <w:pStyle w:val="Odstavekseznama"/>
              <w:ind w:left="0"/>
            </w:pPr>
            <w:r w:rsidRPr="00A95B82">
              <w:t>Izpolnjen obrazec št. 3</w:t>
            </w:r>
          </w:p>
        </w:tc>
        <w:tc>
          <w:tcPr>
            <w:tcW w:w="6088" w:type="dxa"/>
          </w:tcPr>
          <w:p w14:paraId="6C772504" w14:textId="407F4600" w:rsidR="00BC079A" w:rsidRPr="00A95B82" w:rsidRDefault="00F84BB0" w:rsidP="00BC079A">
            <w:pPr>
              <w:rPr>
                <w:b/>
              </w:rPr>
            </w:pPr>
            <w:r w:rsidRPr="00A95B82">
              <w:rPr>
                <w:b/>
              </w:rPr>
              <w:t>Menična izjava s pooblastilom za izpolnitev za resnost ponudbe</w:t>
            </w:r>
          </w:p>
        </w:tc>
      </w:tr>
      <w:tr w:rsidR="00A95B82" w:rsidRPr="00A95B82" w14:paraId="1BA1B58B" w14:textId="77777777" w:rsidTr="00BC079A">
        <w:trPr>
          <w:trHeight w:val="340"/>
        </w:trPr>
        <w:tc>
          <w:tcPr>
            <w:tcW w:w="709" w:type="dxa"/>
          </w:tcPr>
          <w:p w14:paraId="59AF6BC1" w14:textId="77777777" w:rsidR="00BC079A" w:rsidRPr="00A95B82" w:rsidRDefault="00BC079A" w:rsidP="00BC079A">
            <w:pPr>
              <w:pStyle w:val="Odstavekseznama"/>
              <w:numPr>
                <w:ilvl w:val="0"/>
                <w:numId w:val="23"/>
              </w:numPr>
              <w:jc w:val="left"/>
            </w:pPr>
          </w:p>
        </w:tc>
        <w:tc>
          <w:tcPr>
            <w:tcW w:w="2268" w:type="dxa"/>
          </w:tcPr>
          <w:p w14:paraId="39C5BB82" w14:textId="04A6919D" w:rsidR="00BC079A" w:rsidRPr="00A95B82" w:rsidRDefault="00BC079A" w:rsidP="00BC079A">
            <w:pPr>
              <w:pStyle w:val="Odstavekseznama"/>
              <w:ind w:left="0"/>
            </w:pPr>
            <w:r w:rsidRPr="00A95B82">
              <w:t>Izpolnjen obrazec št. 4</w:t>
            </w:r>
          </w:p>
        </w:tc>
        <w:tc>
          <w:tcPr>
            <w:tcW w:w="6088" w:type="dxa"/>
          </w:tcPr>
          <w:p w14:paraId="71B72F62" w14:textId="7AA6E8FE" w:rsidR="00BC079A" w:rsidRPr="00A95B82" w:rsidRDefault="00BC079A" w:rsidP="00BC079A">
            <w:pPr>
              <w:rPr>
                <w:b/>
              </w:rPr>
            </w:pPr>
            <w:r w:rsidRPr="00A95B82">
              <w:rPr>
                <w:b/>
              </w:rPr>
              <w:t xml:space="preserve">Zavarovanje dobre izvedbe </w:t>
            </w:r>
            <w:r w:rsidR="008C11F2" w:rsidRPr="00A95B82">
              <w:rPr>
                <w:b/>
              </w:rPr>
              <w:t xml:space="preserve">pogodbenih </w:t>
            </w:r>
            <w:r w:rsidRPr="00A95B82">
              <w:rPr>
                <w:b/>
              </w:rPr>
              <w:t>obveznosti; izjava o izročitvi menice z menično izjavo</w:t>
            </w:r>
          </w:p>
        </w:tc>
      </w:tr>
      <w:tr w:rsidR="00A95B82" w:rsidRPr="00A95B82" w14:paraId="7EA5AB5F" w14:textId="77777777" w:rsidTr="00BC079A">
        <w:trPr>
          <w:trHeight w:val="340"/>
        </w:trPr>
        <w:tc>
          <w:tcPr>
            <w:tcW w:w="709" w:type="dxa"/>
          </w:tcPr>
          <w:p w14:paraId="46E8F2F9" w14:textId="77777777" w:rsidR="00BC079A" w:rsidRPr="00A95B82" w:rsidRDefault="00BC079A" w:rsidP="00BC079A">
            <w:pPr>
              <w:pStyle w:val="Odstavekseznama"/>
              <w:numPr>
                <w:ilvl w:val="0"/>
                <w:numId w:val="23"/>
              </w:numPr>
              <w:jc w:val="left"/>
            </w:pPr>
          </w:p>
        </w:tc>
        <w:tc>
          <w:tcPr>
            <w:tcW w:w="2268" w:type="dxa"/>
          </w:tcPr>
          <w:p w14:paraId="71BE0203" w14:textId="33FA462D" w:rsidR="00BC079A" w:rsidRPr="00A95B82" w:rsidRDefault="00BC079A" w:rsidP="00BC079A">
            <w:pPr>
              <w:pStyle w:val="Odstavekseznama"/>
              <w:ind w:left="0"/>
            </w:pPr>
            <w:r w:rsidRPr="00A95B82">
              <w:rPr>
                <w:bCs/>
              </w:rPr>
              <w:t>Izpolnjen obrazec št. 5</w:t>
            </w:r>
          </w:p>
        </w:tc>
        <w:tc>
          <w:tcPr>
            <w:tcW w:w="6088" w:type="dxa"/>
          </w:tcPr>
          <w:p w14:paraId="216018D7" w14:textId="78AA7291" w:rsidR="00BC079A" w:rsidRPr="00A95B82" w:rsidRDefault="00BC079A" w:rsidP="00BC079A">
            <w:r w:rsidRPr="00A95B82">
              <w:rPr>
                <w:b/>
              </w:rPr>
              <w:t xml:space="preserve">Tehnično – tehnološka in kadrovska sposobnost ponudnika </w:t>
            </w:r>
          </w:p>
        </w:tc>
      </w:tr>
      <w:tr w:rsidR="00A95B82" w:rsidRPr="00A95B82" w14:paraId="537014E7" w14:textId="77777777" w:rsidTr="00BC079A">
        <w:trPr>
          <w:trHeight w:val="340"/>
        </w:trPr>
        <w:tc>
          <w:tcPr>
            <w:tcW w:w="709" w:type="dxa"/>
          </w:tcPr>
          <w:p w14:paraId="08F85F7D" w14:textId="77777777" w:rsidR="0067022D" w:rsidRPr="00A95B82" w:rsidRDefault="0067022D" w:rsidP="00BC079A">
            <w:pPr>
              <w:pStyle w:val="Odstavekseznama"/>
              <w:numPr>
                <w:ilvl w:val="0"/>
                <w:numId w:val="23"/>
              </w:numPr>
              <w:jc w:val="left"/>
            </w:pPr>
          </w:p>
        </w:tc>
        <w:tc>
          <w:tcPr>
            <w:tcW w:w="2268" w:type="dxa"/>
          </w:tcPr>
          <w:p w14:paraId="3B73F782" w14:textId="442C1E30" w:rsidR="0067022D" w:rsidRPr="00A95B82" w:rsidRDefault="0067022D" w:rsidP="00BC079A">
            <w:pPr>
              <w:pStyle w:val="Odstavekseznama"/>
              <w:ind w:left="0"/>
              <w:rPr>
                <w:bCs/>
              </w:rPr>
            </w:pPr>
            <w:r w:rsidRPr="00A95B82">
              <w:rPr>
                <w:bCs/>
              </w:rPr>
              <w:t>Izpolnjen obrazec št. 6</w:t>
            </w:r>
          </w:p>
        </w:tc>
        <w:tc>
          <w:tcPr>
            <w:tcW w:w="6088" w:type="dxa"/>
          </w:tcPr>
          <w:p w14:paraId="6AEAF96F" w14:textId="7B4E7FBE" w:rsidR="0067022D" w:rsidRPr="00A95B82" w:rsidRDefault="0067022D" w:rsidP="00BC079A">
            <w:pPr>
              <w:rPr>
                <w:b/>
              </w:rPr>
            </w:pPr>
            <w:r w:rsidRPr="00A95B82">
              <w:rPr>
                <w:b/>
              </w:rPr>
              <w:t>Potrditev referenc s strani posameznih naročnikov</w:t>
            </w:r>
          </w:p>
        </w:tc>
      </w:tr>
      <w:tr w:rsidR="00A95B82" w:rsidRPr="00A95B82" w14:paraId="11AC5973" w14:textId="77777777" w:rsidTr="00BC079A">
        <w:trPr>
          <w:trHeight w:val="340"/>
        </w:trPr>
        <w:tc>
          <w:tcPr>
            <w:tcW w:w="709" w:type="dxa"/>
          </w:tcPr>
          <w:p w14:paraId="6D64207F" w14:textId="77777777" w:rsidR="00BC079A" w:rsidRPr="00A95B82" w:rsidRDefault="00BC079A" w:rsidP="00BC079A">
            <w:pPr>
              <w:pStyle w:val="Odstavekseznama"/>
              <w:numPr>
                <w:ilvl w:val="0"/>
                <w:numId w:val="23"/>
              </w:numPr>
              <w:jc w:val="left"/>
            </w:pPr>
          </w:p>
        </w:tc>
        <w:tc>
          <w:tcPr>
            <w:tcW w:w="2268" w:type="dxa"/>
          </w:tcPr>
          <w:p w14:paraId="353FA09F" w14:textId="24B263B7" w:rsidR="00BC079A" w:rsidRPr="00A95B82" w:rsidRDefault="0067022D" w:rsidP="00BC079A">
            <w:pPr>
              <w:pStyle w:val="Odstavekseznama"/>
              <w:ind w:left="0"/>
            </w:pPr>
            <w:r w:rsidRPr="00A95B82">
              <w:t>Izpolnjen obrazec št. 7</w:t>
            </w:r>
          </w:p>
        </w:tc>
        <w:tc>
          <w:tcPr>
            <w:tcW w:w="6088" w:type="dxa"/>
          </w:tcPr>
          <w:p w14:paraId="6501D099" w14:textId="3DFA1D16" w:rsidR="00BC079A" w:rsidRPr="00A95B82" w:rsidRDefault="00BC079A" w:rsidP="00BC079A">
            <w:r w:rsidRPr="00A95B82">
              <w:rPr>
                <w:b/>
              </w:rPr>
              <w:t xml:space="preserve">Tehnične specifikacije in opis storitve </w:t>
            </w:r>
          </w:p>
        </w:tc>
      </w:tr>
      <w:tr w:rsidR="00A95B82" w:rsidRPr="00A95B82" w14:paraId="18C4EF3B" w14:textId="77777777" w:rsidTr="00BC079A">
        <w:trPr>
          <w:trHeight w:val="340"/>
        </w:trPr>
        <w:tc>
          <w:tcPr>
            <w:tcW w:w="709" w:type="dxa"/>
          </w:tcPr>
          <w:p w14:paraId="54F7C337" w14:textId="77777777" w:rsidR="00BC079A" w:rsidRPr="00A95B82" w:rsidRDefault="00BC079A" w:rsidP="00BC079A">
            <w:pPr>
              <w:pStyle w:val="Odstavekseznama"/>
              <w:numPr>
                <w:ilvl w:val="0"/>
                <w:numId w:val="23"/>
              </w:numPr>
              <w:jc w:val="left"/>
            </w:pPr>
          </w:p>
        </w:tc>
        <w:tc>
          <w:tcPr>
            <w:tcW w:w="2268" w:type="dxa"/>
          </w:tcPr>
          <w:p w14:paraId="4008FE68" w14:textId="7381EA44" w:rsidR="00BC079A" w:rsidRPr="00A95B82" w:rsidRDefault="00BC079A" w:rsidP="00BC079A">
            <w:pPr>
              <w:pStyle w:val="Odstavekseznama"/>
              <w:ind w:left="0"/>
              <w:rPr>
                <w:bCs/>
              </w:rPr>
            </w:pPr>
            <w:r w:rsidRPr="00A95B82">
              <w:rPr>
                <w:bCs/>
              </w:rPr>
              <w:t>Izpolnjen obrazec št. 8</w:t>
            </w:r>
          </w:p>
        </w:tc>
        <w:tc>
          <w:tcPr>
            <w:tcW w:w="6088" w:type="dxa"/>
          </w:tcPr>
          <w:p w14:paraId="3414B087" w14:textId="607E95F4" w:rsidR="00BC079A" w:rsidRPr="00A95B82" w:rsidRDefault="00BC079A" w:rsidP="00BC079A">
            <w:pPr>
              <w:rPr>
                <w:b/>
              </w:rPr>
            </w:pPr>
            <w:r w:rsidRPr="00A95B82">
              <w:rPr>
                <w:b/>
              </w:rPr>
              <w:t>Osnutek pogodbe</w:t>
            </w:r>
          </w:p>
        </w:tc>
      </w:tr>
      <w:tr w:rsidR="00A95B82" w:rsidRPr="00A95B82" w14:paraId="541D5281" w14:textId="77777777" w:rsidTr="00BC079A">
        <w:trPr>
          <w:trHeight w:val="340"/>
        </w:trPr>
        <w:tc>
          <w:tcPr>
            <w:tcW w:w="709" w:type="dxa"/>
          </w:tcPr>
          <w:p w14:paraId="0C4B1EF3" w14:textId="77777777" w:rsidR="00F84BB0" w:rsidRPr="00A95B82" w:rsidRDefault="00F84BB0" w:rsidP="00BC079A">
            <w:pPr>
              <w:pStyle w:val="Odstavekseznama"/>
              <w:numPr>
                <w:ilvl w:val="0"/>
                <w:numId w:val="23"/>
              </w:numPr>
              <w:jc w:val="left"/>
            </w:pPr>
          </w:p>
        </w:tc>
        <w:tc>
          <w:tcPr>
            <w:tcW w:w="2268" w:type="dxa"/>
          </w:tcPr>
          <w:p w14:paraId="38EF07CD" w14:textId="2B314864" w:rsidR="00F84BB0" w:rsidRPr="00A95B82" w:rsidRDefault="00F84BB0" w:rsidP="00F84BB0">
            <w:pPr>
              <w:pStyle w:val="Odstavekseznama"/>
              <w:ind w:left="0"/>
              <w:jc w:val="left"/>
              <w:rPr>
                <w:bCs/>
              </w:rPr>
            </w:pPr>
            <w:r w:rsidRPr="00A95B82">
              <w:rPr>
                <w:bCs/>
              </w:rPr>
              <w:t xml:space="preserve">Obrazec se nalepi na kuverto </w:t>
            </w:r>
          </w:p>
        </w:tc>
        <w:tc>
          <w:tcPr>
            <w:tcW w:w="6088" w:type="dxa"/>
          </w:tcPr>
          <w:p w14:paraId="450B0DCD" w14:textId="2B069661" w:rsidR="00F84BB0" w:rsidRPr="00A95B82" w:rsidRDefault="00F84BB0" w:rsidP="00BC079A">
            <w:pPr>
              <w:rPr>
                <w:b/>
              </w:rPr>
            </w:pPr>
            <w:r w:rsidRPr="00A95B82">
              <w:rPr>
                <w:b/>
              </w:rPr>
              <w:t>Obrazec za kuverto</w:t>
            </w:r>
            <w:r w:rsidRPr="00A95B82">
              <w:rPr>
                <w:bCs/>
              </w:rPr>
              <w:t xml:space="preserve"> (v kateri ponudnik pošlje podpisano in žigosano bianko menico za zavarovanje resnosti ponudbe)</w:t>
            </w:r>
          </w:p>
        </w:tc>
      </w:tr>
    </w:tbl>
    <w:p w14:paraId="527ED3FB" w14:textId="77777777" w:rsidR="00E412EB" w:rsidRPr="00A95B82" w:rsidRDefault="00E412EB" w:rsidP="00D61EA1">
      <w:pPr>
        <w:rPr>
          <w:highlight w:val="yellow"/>
        </w:rPr>
      </w:pPr>
    </w:p>
    <w:p w14:paraId="669712EE" w14:textId="3CF9777D" w:rsidR="009A5588" w:rsidRPr="00A95B82" w:rsidRDefault="009A5588" w:rsidP="009A5588">
      <w:r w:rsidRPr="00A95B82">
        <w:t xml:space="preserve">Ponudnik v ponudbi priloži le dokumente, ki so navedeni v tej točki. </w:t>
      </w:r>
      <w:r w:rsidR="00AB664D" w:rsidRPr="00A95B82">
        <w:t xml:space="preserve">Po pregledu ponudb bo naročnik najugodnejšega ponudnika pozval k predložitvi dokazil, </w:t>
      </w:r>
      <w:r w:rsidRPr="00A95B82">
        <w:t xml:space="preserve">kot je navedeno </w:t>
      </w:r>
      <w:r w:rsidR="001D3B65" w:rsidRPr="00A95B82">
        <w:t>pri</w:t>
      </w:r>
      <w:r w:rsidRPr="00A95B82">
        <w:t xml:space="preserve"> posamezni</w:t>
      </w:r>
      <w:r w:rsidR="001D3B65" w:rsidRPr="00A95B82">
        <w:t>h</w:t>
      </w:r>
      <w:r w:rsidRPr="00A95B82">
        <w:t xml:space="preserve"> zahtevani</w:t>
      </w:r>
      <w:r w:rsidR="001D3B65" w:rsidRPr="00A95B82">
        <w:t>h</w:t>
      </w:r>
      <w:r w:rsidRPr="00A95B82">
        <w:t xml:space="preserve"> pogoj</w:t>
      </w:r>
      <w:r w:rsidR="001D3B65" w:rsidRPr="00A95B82">
        <w:t>ih</w:t>
      </w:r>
      <w:r w:rsidR="00635BA0" w:rsidRPr="00A95B82">
        <w:t xml:space="preserve"> oziroma razlog</w:t>
      </w:r>
      <w:r w:rsidR="001D3B65" w:rsidRPr="00A95B82">
        <w:t>ih</w:t>
      </w:r>
      <w:r w:rsidR="00635BA0" w:rsidRPr="00A95B82">
        <w:t xml:space="preserve"> za izključitev</w:t>
      </w:r>
      <w:r w:rsidRPr="00A95B82">
        <w:t>.</w:t>
      </w:r>
      <w:r w:rsidR="00FC3E0E" w:rsidRPr="00A95B82">
        <w:t xml:space="preserve"> Ponudnik lahko </w:t>
      </w:r>
      <w:r w:rsidR="00542D48" w:rsidRPr="00A95B82">
        <w:t>dokazila</w:t>
      </w:r>
      <w:r w:rsidR="00FC3E0E" w:rsidRPr="00A95B82">
        <w:t xml:space="preserve"> predloži </w:t>
      </w:r>
      <w:r w:rsidR="00542D48" w:rsidRPr="00A95B82">
        <w:t xml:space="preserve">ob oddaji ponudbe </w:t>
      </w:r>
      <w:r w:rsidR="00FC3E0E" w:rsidRPr="00A95B82">
        <w:t>v okviru sistema e-JN v razdelek »Druge priloge«</w:t>
      </w:r>
    </w:p>
    <w:p w14:paraId="4CBE30FE" w14:textId="77777777" w:rsidR="00AE082E" w:rsidRPr="00A95B82" w:rsidRDefault="00AE082E" w:rsidP="00D61EA1">
      <w:pPr>
        <w:rPr>
          <w:rFonts w:cs="Arial"/>
          <w:i/>
          <w:sz w:val="18"/>
          <w:szCs w:val="18"/>
        </w:rPr>
      </w:pPr>
    </w:p>
    <w:p w14:paraId="376A55C4" w14:textId="4969D5F2" w:rsidR="00D65E97" w:rsidRPr="00A95B82" w:rsidRDefault="00D65E97" w:rsidP="005178B0">
      <w:r w:rsidRPr="00A95B82">
        <w:t>Ponudnik, ki odda ponudbo</w:t>
      </w:r>
      <w:r w:rsidR="00AB6A80" w:rsidRPr="00A95B82">
        <w:t>,</w:t>
      </w:r>
      <w:r w:rsidRPr="00A95B82">
        <w:t xml:space="preserve"> pod kazen</w:t>
      </w:r>
      <w:r w:rsidR="00AB6A80" w:rsidRPr="00A95B82">
        <w:t>sko in materialno odgovornostjo</w:t>
      </w:r>
      <w:r w:rsidRPr="00A95B82">
        <w:t xml:space="preserve"> jamči, da so vsi podatki in dokumenti, podani v ponudbi, resnični</w:t>
      </w:r>
      <w:r w:rsidR="00AB6A80" w:rsidRPr="00A95B82">
        <w:t>,</w:t>
      </w:r>
      <w:r w:rsidRPr="00A95B82">
        <w:t xml:space="preserve"> in da </w:t>
      </w:r>
      <w:r w:rsidR="00446880" w:rsidRPr="00A95B82">
        <w:t>priložena dokumentacija</w:t>
      </w:r>
      <w:r w:rsidRPr="00A95B82">
        <w:t xml:space="preserve"> ustreza </w:t>
      </w:r>
      <w:r w:rsidR="00821971" w:rsidRPr="00A95B82">
        <w:t>originalu</w:t>
      </w:r>
      <w:r w:rsidRPr="00A95B82">
        <w:t xml:space="preserve">. V nasprotnem primeru ponudnik </w:t>
      </w:r>
      <w:r w:rsidR="00795396" w:rsidRPr="00A95B82">
        <w:t>vsem posameznim naročnikom</w:t>
      </w:r>
      <w:r w:rsidRPr="00A95B82">
        <w:t xml:space="preserve"> </w:t>
      </w:r>
      <w:r w:rsidR="0067420D" w:rsidRPr="00A95B82">
        <w:t>odgovarja za vso škodo, ki mu</w:t>
      </w:r>
      <w:r w:rsidR="00FC3E0E" w:rsidRPr="00A95B82">
        <w:t xml:space="preserve"> </w:t>
      </w:r>
      <w:r w:rsidRPr="00A95B82">
        <w:t>jim je nastala.</w:t>
      </w:r>
    </w:p>
    <w:p w14:paraId="2D8BB8FD" w14:textId="4B30FD3F" w:rsidR="00974AB6" w:rsidRPr="00A95B82" w:rsidRDefault="008719FF" w:rsidP="00AF1F2F">
      <w:pPr>
        <w:pStyle w:val="Naslov2"/>
      </w:pPr>
      <w:bookmarkStart w:id="146" w:name="_Toc144369188"/>
      <w:r w:rsidRPr="00A95B82">
        <w:t>S</w:t>
      </w:r>
      <w:r w:rsidR="00974AB6" w:rsidRPr="00A95B82">
        <w:t>estavljanje ponudbe</w:t>
      </w:r>
      <w:bookmarkEnd w:id="146"/>
    </w:p>
    <w:p w14:paraId="64447A67" w14:textId="77777777" w:rsidR="00BB1E26" w:rsidRPr="00A95B82" w:rsidRDefault="00974AB6" w:rsidP="007F00EE">
      <w:pPr>
        <w:pStyle w:val="Naslov3"/>
      </w:pPr>
      <w:bookmarkStart w:id="147" w:name="_Toc464638554"/>
      <w:bookmarkStart w:id="148" w:name="_Toc144369189"/>
      <w:bookmarkEnd w:id="147"/>
      <w:r w:rsidRPr="00A95B82">
        <w:t>Dokazila o izpolnjevanju zahtev iz tehničnih specifikacij</w:t>
      </w:r>
      <w:bookmarkEnd w:id="148"/>
    </w:p>
    <w:p w14:paraId="3218BFF9" w14:textId="77777777" w:rsidR="00974AB6" w:rsidRPr="00A95B82" w:rsidRDefault="00974AB6" w:rsidP="00AF1F2F"/>
    <w:p w14:paraId="7A898547" w14:textId="68FFC980" w:rsidR="00974AB6" w:rsidRPr="00A95B82" w:rsidRDefault="0035229F" w:rsidP="00AF1F2F">
      <w:pPr>
        <w:rPr>
          <w:rFonts w:cs="Arial"/>
        </w:rPr>
      </w:pPr>
      <w:r w:rsidRPr="00A95B82">
        <w:rPr>
          <w:rFonts w:cs="Arial"/>
        </w:rPr>
        <w:t>Predmet ponudbe mora izpolnjevati najmanj minimalne tehnične zahteve</w:t>
      </w:r>
      <w:r w:rsidR="00442953" w:rsidRPr="00A95B82">
        <w:rPr>
          <w:rFonts w:cs="Arial"/>
        </w:rPr>
        <w:t>,</w:t>
      </w:r>
      <w:r w:rsidRPr="00A95B82">
        <w:rPr>
          <w:rFonts w:cs="Arial"/>
        </w:rPr>
        <w:t xml:space="preserve"> navedene v tehnični specifikaciji</w:t>
      </w:r>
      <w:r w:rsidR="00B13AD2" w:rsidRPr="00A95B82">
        <w:rPr>
          <w:rFonts w:cs="Arial"/>
        </w:rPr>
        <w:t xml:space="preserve"> </w:t>
      </w:r>
      <w:r w:rsidR="00B13AD2" w:rsidRPr="00A95B82">
        <w:rPr>
          <w:rFonts w:cs="Arial"/>
          <w:i/>
          <w:iCs/>
        </w:rPr>
        <w:t xml:space="preserve">obrazec št. </w:t>
      </w:r>
      <w:r w:rsidR="0067022D" w:rsidRPr="00A95B82">
        <w:rPr>
          <w:rFonts w:cs="Arial"/>
          <w:i/>
          <w:iCs/>
        </w:rPr>
        <w:t>7</w:t>
      </w:r>
      <w:r w:rsidRPr="00A95B82">
        <w:rPr>
          <w:rFonts w:cs="Arial"/>
        </w:rPr>
        <w:t>, ki je sestavni del te razpisne dokumentacije</w:t>
      </w:r>
      <w:r w:rsidR="00643603" w:rsidRPr="00A95B82">
        <w:rPr>
          <w:rFonts w:cs="Arial"/>
        </w:rPr>
        <w:t>.</w:t>
      </w:r>
    </w:p>
    <w:p w14:paraId="08CADC1F" w14:textId="77777777" w:rsidR="006E4F24" w:rsidRPr="00A95B82" w:rsidRDefault="006324A3" w:rsidP="006E4F24">
      <w:pPr>
        <w:pStyle w:val="Naslov3"/>
      </w:pPr>
      <w:bookmarkStart w:id="149" w:name="_Toc464638557"/>
      <w:bookmarkStart w:id="150" w:name="_Toc464638559"/>
      <w:bookmarkStart w:id="151" w:name="_Toc336851749"/>
      <w:bookmarkStart w:id="152" w:name="_Toc336851797"/>
      <w:bookmarkStart w:id="153" w:name="_Toc144369190"/>
      <w:bookmarkStart w:id="154" w:name="_Toc336851748"/>
      <w:bookmarkStart w:id="155" w:name="_Toc336851796"/>
      <w:bookmarkEnd w:id="149"/>
      <w:bookmarkEnd w:id="150"/>
      <w:r w:rsidRPr="00A95B82">
        <w:t>Obrazec »</w:t>
      </w:r>
      <w:bookmarkEnd w:id="151"/>
      <w:bookmarkEnd w:id="152"/>
      <w:r w:rsidR="00974AB6" w:rsidRPr="00A95B82">
        <w:t>ESPD</w:t>
      </w:r>
      <w:r w:rsidRPr="00A95B82">
        <w:t>«</w:t>
      </w:r>
      <w:r w:rsidR="00974AB6" w:rsidRPr="00A95B82">
        <w:t xml:space="preserve"> za vse gospodarske subjekte</w:t>
      </w:r>
      <w:bookmarkEnd w:id="153"/>
    </w:p>
    <w:p w14:paraId="63376FF4" w14:textId="77777777" w:rsidR="000203F0" w:rsidRPr="00A95B82" w:rsidRDefault="00974AB6" w:rsidP="000203F0">
      <w:pPr>
        <w:suppressAutoHyphens/>
        <w:autoSpaceDN w:val="0"/>
        <w:textAlignment w:val="baseline"/>
      </w:pPr>
      <w:r w:rsidRPr="00A95B82">
        <w:t xml:space="preserve">Obrazec ESPD predstavlja uradno izjavo gospodarskega subjekta, da </w:t>
      </w:r>
      <w:r w:rsidR="00643603" w:rsidRPr="00A95B82">
        <w:t xml:space="preserve">zanj </w:t>
      </w:r>
      <w:r w:rsidRPr="00A95B82">
        <w:t xml:space="preserve">ne obstajajo razlogi za izključitev in da izpolnjuje pogoje za sodelovanje, hkrati pa zagotavlja ustrezne informacije, ki jih zahteva naročnik. </w:t>
      </w:r>
      <w:r w:rsidR="00442953" w:rsidRPr="00A95B82">
        <w:t xml:space="preserve">Obrazec ESPD </w:t>
      </w:r>
      <w:r w:rsidRPr="00A95B82">
        <w:t>vključuje tudi uradno izjavo o tem, da bo gospodarski subjekt na zahtevo in brez odlašanja sposoben predložiti dokazila</w:t>
      </w:r>
      <w:r w:rsidR="00442953" w:rsidRPr="00A95B82">
        <w:t>, ki dokazujejo neobstoj razlogov za izključitev oziroma izpolnjevanje pogojev za sodelovanje</w:t>
      </w:r>
      <w:r w:rsidRPr="00A95B82">
        <w:t>.</w:t>
      </w:r>
      <w:r w:rsidR="000203F0" w:rsidRPr="00A95B82">
        <w:t xml:space="preserve"> S predložitvijo obrazca ESPD ponudnik tudi potrdi, da izpolnjuje vse druge zahteve naročila.</w:t>
      </w:r>
    </w:p>
    <w:p w14:paraId="553C5199" w14:textId="061341E9" w:rsidR="000203F0" w:rsidRPr="00A95B82" w:rsidRDefault="000203F0" w:rsidP="00AF1F2F"/>
    <w:p w14:paraId="2BD44DA1" w14:textId="2BC06E3D" w:rsidR="000203F0" w:rsidRPr="00A95B82" w:rsidRDefault="000203F0" w:rsidP="000203F0">
      <w:pPr>
        <w:suppressAutoHyphens/>
        <w:autoSpaceDN w:val="0"/>
        <w:textAlignment w:val="baseline"/>
        <w:rPr>
          <w:rFonts w:cs="Arial"/>
          <w:szCs w:val="20"/>
          <w:lang w:eastAsia="sl-SI"/>
        </w:rPr>
      </w:pPr>
      <w:r w:rsidRPr="00A95B82">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A95B82">
        <w:rPr>
          <w:rFonts w:cs="Arial"/>
          <w:szCs w:val="20"/>
          <w:lang w:eastAsia="sl-SI"/>
        </w:rPr>
        <w:t>(Uradni list RS, št. </w:t>
      </w:r>
      <w:hyperlink r:id="rId14" w:tgtFrame="_blank" w:tooltip="Zakon o integriteti in preprečevanju korupcije (uradno prečiščeno besedilo)" w:history="1">
        <w:r w:rsidR="001012A2" w:rsidRPr="00A95B82">
          <w:rPr>
            <w:szCs w:val="20"/>
            <w:lang w:eastAsia="sl-SI"/>
          </w:rPr>
          <w:t>69/11</w:t>
        </w:r>
      </w:hyperlink>
      <w:r w:rsidR="001012A2" w:rsidRPr="00A95B82">
        <w:rPr>
          <w:rFonts w:cs="Arial"/>
          <w:szCs w:val="20"/>
          <w:lang w:eastAsia="sl-SI"/>
        </w:rPr>
        <w:t> – uradno prečiščeno besedilo, </w:t>
      </w:r>
      <w:hyperlink r:id="rId15" w:tgtFrame="_blank" w:tooltip="Zakon o spremembah in dopolnitvah Zakona o integriteti in preprečevanju korupcije" w:history="1">
        <w:r w:rsidR="001012A2" w:rsidRPr="00A95B82">
          <w:rPr>
            <w:szCs w:val="20"/>
            <w:lang w:eastAsia="sl-SI"/>
          </w:rPr>
          <w:t>158/20</w:t>
        </w:r>
      </w:hyperlink>
      <w:r w:rsidR="001012A2" w:rsidRPr="00A95B82">
        <w:rPr>
          <w:rFonts w:cs="Arial"/>
          <w:szCs w:val="20"/>
          <w:lang w:eastAsia="sl-SI"/>
        </w:rPr>
        <w:t> in </w:t>
      </w:r>
      <w:hyperlink r:id="rId16" w:tgtFrame="_blank" w:tooltip="Zakon o debirokratizaciji" w:history="1">
        <w:r w:rsidR="001012A2" w:rsidRPr="00A95B82">
          <w:rPr>
            <w:szCs w:val="20"/>
            <w:lang w:eastAsia="sl-SI"/>
          </w:rPr>
          <w:t>3/22</w:t>
        </w:r>
      </w:hyperlink>
      <w:r w:rsidR="001012A2" w:rsidRPr="00A95B82">
        <w:rPr>
          <w:rFonts w:cs="Arial"/>
          <w:szCs w:val="20"/>
          <w:lang w:eastAsia="sl-SI"/>
        </w:rPr>
        <w:t xml:space="preserve"> – </w:t>
      </w:r>
      <w:proofErr w:type="spellStart"/>
      <w:r w:rsidR="001012A2" w:rsidRPr="00A95B82">
        <w:rPr>
          <w:rFonts w:cs="Arial"/>
          <w:szCs w:val="20"/>
          <w:lang w:eastAsia="sl-SI"/>
        </w:rPr>
        <w:t>ZDeb</w:t>
      </w:r>
      <w:proofErr w:type="spellEnd"/>
      <w:r w:rsidR="008C11F2" w:rsidRPr="00A95B82">
        <w:rPr>
          <w:rFonts w:cs="Arial"/>
          <w:szCs w:val="20"/>
          <w:lang w:eastAsia="sl-SI"/>
        </w:rPr>
        <w:t xml:space="preserve"> in16/23</w:t>
      </w:r>
      <w:r w:rsidR="001012A2" w:rsidRPr="00A95B82">
        <w:rPr>
          <w:rFonts w:cs="Arial"/>
          <w:szCs w:val="20"/>
          <w:lang w:eastAsia="sl-SI"/>
        </w:rPr>
        <w:t xml:space="preserve">; v nadaljnjem besedilu: </w:t>
      </w:r>
      <w:proofErr w:type="spellStart"/>
      <w:r w:rsidR="001012A2" w:rsidRPr="00A95B82">
        <w:rPr>
          <w:rFonts w:cs="Arial"/>
          <w:szCs w:val="20"/>
          <w:lang w:eastAsia="sl-SI"/>
        </w:rPr>
        <w:t>ZIntPK</w:t>
      </w:r>
      <w:proofErr w:type="spellEnd"/>
      <w:r w:rsidR="001012A2" w:rsidRPr="00A95B82">
        <w:rPr>
          <w:rFonts w:cs="Arial"/>
          <w:szCs w:val="20"/>
          <w:lang w:eastAsia="sl-SI"/>
        </w:rPr>
        <w:t>)</w:t>
      </w:r>
      <w:r w:rsidRPr="00A95B82">
        <w:rPr>
          <w:rFonts w:cs="Arial"/>
          <w:szCs w:val="20"/>
          <w:lang w:eastAsia="sl-SI"/>
        </w:rPr>
        <w:t>.</w:t>
      </w:r>
    </w:p>
    <w:p w14:paraId="5601B842" w14:textId="77777777" w:rsidR="00974AB6" w:rsidRPr="00A95B82" w:rsidRDefault="00974AB6" w:rsidP="00AF1F2F"/>
    <w:p w14:paraId="1B06A328" w14:textId="7C416F17" w:rsidR="00974AB6" w:rsidRPr="00A95B82" w:rsidRDefault="00974AB6" w:rsidP="00AF1F2F">
      <w:pPr>
        <w:rPr>
          <w:rFonts w:cs="Arial"/>
          <w:szCs w:val="20"/>
          <w:lang w:eastAsia="sl-SI"/>
        </w:rPr>
      </w:pPr>
      <w:r w:rsidRPr="00A95B82">
        <w:rPr>
          <w:rFonts w:cs="Arial"/>
          <w:szCs w:val="20"/>
          <w:lang w:eastAsia="sl-SI"/>
        </w:rPr>
        <w:t>Navedbe v ESPD in dokazila, ki ji predloži gospodarski subjekt, morajo biti veljavni.</w:t>
      </w:r>
    </w:p>
    <w:p w14:paraId="68ADED93" w14:textId="77777777" w:rsidR="00974AB6" w:rsidRPr="00A95B82" w:rsidRDefault="00974AB6" w:rsidP="00AF1F2F">
      <w:pPr>
        <w:rPr>
          <w:rFonts w:cs="Arial"/>
          <w:szCs w:val="20"/>
          <w:lang w:eastAsia="sl-SI"/>
        </w:rPr>
      </w:pPr>
    </w:p>
    <w:p w14:paraId="73801B82" w14:textId="162089C4" w:rsidR="00974AB6" w:rsidRPr="00A95B82" w:rsidRDefault="00974AB6" w:rsidP="00AF1F2F">
      <w:r w:rsidRPr="00A95B82">
        <w:t xml:space="preserve">Gospodarski subjekt naročnikov obrazec ESPD (datoteka XML) uvozi na spletni </w:t>
      </w:r>
      <w:r w:rsidR="00565AF6" w:rsidRPr="00A95B82">
        <w:t>povezavi</w:t>
      </w:r>
      <w:r w:rsidRPr="00A95B82">
        <w:t xml:space="preserve">: </w:t>
      </w:r>
      <w:hyperlink r:id="rId17" w:history="1">
        <w:r w:rsidR="000D1802" w:rsidRPr="00A95B82">
          <w:rPr>
            <w:rStyle w:val="Hiperpovezava"/>
            <w:rFonts w:cs="Arial"/>
            <w:color w:val="auto"/>
            <w:szCs w:val="20"/>
          </w:rPr>
          <w:t>https://ejn.gov.si/espd</w:t>
        </w:r>
      </w:hyperlink>
      <w:r w:rsidR="00B76E89" w:rsidRPr="00A95B82">
        <w:t xml:space="preserve"> in</w:t>
      </w:r>
      <w:r w:rsidRPr="00A95B82">
        <w:t xml:space="preserve"> v njega neposredno vnese zahtevane podatke.</w:t>
      </w:r>
    </w:p>
    <w:p w14:paraId="14AC34C7" w14:textId="77777777" w:rsidR="00B76E89" w:rsidRPr="00A95B82" w:rsidRDefault="00B76E89" w:rsidP="00AF1F2F"/>
    <w:p w14:paraId="2D717529" w14:textId="77777777" w:rsidR="00B76E89" w:rsidRPr="00A95B82" w:rsidRDefault="00B76E89" w:rsidP="00B76E89">
      <w:r w:rsidRPr="00A95B8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A95B82" w:rsidRDefault="00B76E89" w:rsidP="00B76E89"/>
    <w:p w14:paraId="7BC0E8ED" w14:textId="77777777" w:rsidR="00C04C50" w:rsidRPr="00A95B82" w:rsidRDefault="00C04C50" w:rsidP="00C04C50">
      <w:bookmarkStart w:id="156" w:name="_Hlk511905322"/>
      <w:r w:rsidRPr="00A95B82">
        <w:t xml:space="preserve">Ponudnik, ki v sistemu e-JN oddaja ponudbo, naloži svoj ESPD v razdelek </w:t>
      </w:r>
      <w:r w:rsidR="009B6CA3" w:rsidRPr="00A95B82">
        <w:t xml:space="preserve">»Dokumenti«, del </w:t>
      </w:r>
      <w:r w:rsidRPr="00A95B82">
        <w:t xml:space="preserve">»ESPD – ponudnik«, ESPD ostalih sodelujočih pa naloži v razdelek </w:t>
      </w:r>
      <w:r w:rsidR="009B6CA3" w:rsidRPr="00A95B82">
        <w:t xml:space="preserve">»Sodelujoči«, del </w:t>
      </w:r>
      <w:r w:rsidRPr="00A95B82">
        <w:t xml:space="preserve">»ESPD – ostali sodelujoči«. Ponudnik, ki v sistemu e-JN oddaja ponudbo, naloži elektronsko podpisan ESPD v </w:t>
      </w:r>
      <w:proofErr w:type="spellStart"/>
      <w:r w:rsidRPr="00A95B82">
        <w:t>xml</w:t>
      </w:r>
      <w:proofErr w:type="spellEnd"/>
      <w:r w:rsidRPr="00A95B82">
        <w:t xml:space="preserve">. obliki ali nepodpisan ESPD v </w:t>
      </w:r>
      <w:proofErr w:type="spellStart"/>
      <w:r w:rsidRPr="00A95B82">
        <w:t>xml</w:t>
      </w:r>
      <w:proofErr w:type="spellEnd"/>
      <w:r w:rsidRPr="00A95B82">
        <w:t xml:space="preserve">. obliki, </w:t>
      </w:r>
      <w:bookmarkStart w:id="157" w:name="_Hlk531606225"/>
      <w:r w:rsidRPr="00A95B82">
        <w:t>pri čemer se v slednjem primeru v skladu Splošnimi pogoji uporabe sistema e-JN šteje, da je oddan pravno zavezujoč dokument, ki ima enako veljavnost kot podpisan</w:t>
      </w:r>
      <w:bookmarkEnd w:id="157"/>
      <w:r w:rsidRPr="00A95B82">
        <w:t xml:space="preserve">. </w:t>
      </w:r>
    </w:p>
    <w:bookmarkEnd w:id="156"/>
    <w:p w14:paraId="32B4D358" w14:textId="77777777" w:rsidR="00B76E89" w:rsidRPr="00A95B82" w:rsidRDefault="00B76E89" w:rsidP="00B76E89"/>
    <w:p w14:paraId="5E1CAB90" w14:textId="05479B56" w:rsidR="00B76E89" w:rsidRPr="00A95B82" w:rsidRDefault="00B76E89" w:rsidP="00B76E89">
      <w:r w:rsidRPr="00A95B82">
        <w:t xml:space="preserve">Za ostale sodelujoče ponudnik v razdelek </w:t>
      </w:r>
      <w:r w:rsidR="009B6CA3" w:rsidRPr="00A95B82">
        <w:t xml:space="preserve">»Sodelujoči«, del </w:t>
      </w:r>
      <w:r w:rsidRPr="00A95B82">
        <w:t>»ESPD – ostali sodelujoči« priloži</w:t>
      </w:r>
      <w:r w:rsidR="00E210D4" w:rsidRPr="00A95B82">
        <w:t xml:space="preserve"> lastnoročno </w:t>
      </w:r>
      <w:r w:rsidRPr="00A95B82">
        <w:t xml:space="preserve">podpisane ESPD v </w:t>
      </w:r>
      <w:proofErr w:type="spellStart"/>
      <w:r w:rsidRPr="00A95B82">
        <w:t>pdf</w:t>
      </w:r>
      <w:proofErr w:type="spellEnd"/>
      <w:r w:rsidRPr="00A95B82">
        <w:t xml:space="preserve">. obliki, ali v elektronski obliki podpisan </w:t>
      </w:r>
      <w:proofErr w:type="spellStart"/>
      <w:r w:rsidRPr="00A95B82">
        <w:t>xml</w:t>
      </w:r>
      <w:proofErr w:type="spellEnd"/>
      <w:r w:rsidRPr="00A95B82">
        <w:t xml:space="preserve">. </w:t>
      </w:r>
    </w:p>
    <w:p w14:paraId="37143E0E" w14:textId="77777777" w:rsidR="008A1381" w:rsidRPr="00A95B82" w:rsidRDefault="008A1381" w:rsidP="008A1381">
      <w:pPr>
        <w:pStyle w:val="Naslov3"/>
      </w:pPr>
      <w:bookmarkStart w:id="158" w:name="_Toc466382905"/>
      <w:bookmarkStart w:id="159" w:name="_Toc466382906"/>
      <w:bookmarkStart w:id="160" w:name="_Toc144369191"/>
      <w:bookmarkEnd w:id="158"/>
      <w:bookmarkEnd w:id="159"/>
      <w:r w:rsidRPr="00A95B82">
        <w:t>Obrazec »Predračun«</w:t>
      </w:r>
      <w:bookmarkEnd w:id="160"/>
    </w:p>
    <w:p w14:paraId="1A490CDE" w14:textId="38572754" w:rsidR="008A1381" w:rsidRPr="00A95B82" w:rsidRDefault="00216C0C" w:rsidP="008A1381">
      <w:r w:rsidRPr="00A95B82">
        <w:t xml:space="preserve">Ponudnik ne sme spreminjati vsebine predračuna. </w:t>
      </w:r>
      <w:r w:rsidR="008A1381" w:rsidRPr="00A95B82">
        <w:t>Ponudnik mora v Predračun</w:t>
      </w:r>
      <w:r w:rsidR="00442953" w:rsidRPr="00A95B82">
        <w:t>u</w:t>
      </w:r>
      <w:r w:rsidR="008A1381" w:rsidRPr="00A95B82">
        <w:t xml:space="preserve"> </w:t>
      </w:r>
      <w:r w:rsidR="00542D48" w:rsidRPr="00A95B82">
        <w:t>(</w:t>
      </w:r>
      <w:r w:rsidR="00542D48" w:rsidRPr="00A95B82">
        <w:rPr>
          <w:i/>
          <w:iCs/>
        </w:rPr>
        <w:t>obrazec št. 1</w:t>
      </w:r>
      <w:r w:rsidR="00542D48" w:rsidRPr="00A95B82">
        <w:t xml:space="preserve">) </w:t>
      </w:r>
      <w:r w:rsidR="008A1381" w:rsidRPr="00A95B82">
        <w:t>ponujati vse pozicije, ob upoštevanju tehničnih specifikacij, ki so del razpisne dokumentacije.</w:t>
      </w:r>
    </w:p>
    <w:p w14:paraId="7F7F5D30" w14:textId="77777777" w:rsidR="008A1381" w:rsidRPr="00A95B82" w:rsidRDefault="008A1381" w:rsidP="008A1381"/>
    <w:p w14:paraId="5426F1A6" w14:textId="4E4DF5FF" w:rsidR="0098141E" w:rsidRPr="00A95B82" w:rsidRDefault="008A1381" w:rsidP="008A1381">
      <w:pPr>
        <w:rPr>
          <w:iCs/>
          <w:szCs w:val="20"/>
        </w:rPr>
      </w:pPr>
      <w:r w:rsidRPr="00A95B82">
        <w:t xml:space="preserve">Ponudnik </w:t>
      </w:r>
      <w:r w:rsidR="007538B3" w:rsidRPr="00A95B82">
        <w:t>izpolni vse postavke</w:t>
      </w:r>
      <w:r w:rsidRPr="00A95B82">
        <w:t xml:space="preserve"> v Predračun</w:t>
      </w:r>
      <w:r w:rsidR="007538B3" w:rsidRPr="00A95B82">
        <w:t>u</w:t>
      </w:r>
      <w:r w:rsidRPr="00A95B82">
        <w:t xml:space="preserve">, in sicer </w:t>
      </w:r>
      <w:r w:rsidR="00166B3B" w:rsidRPr="00A95B82">
        <w:rPr>
          <w:iCs/>
          <w:szCs w:val="20"/>
        </w:rPr>
        <w:t>na največ dve decimalni mesti</w:t>
      </w:r>
      <w:r w:rsidRPr="00A95B82">
        <w:rPr>
          <w:iCs/>
          <w:szCs w:val="20"/>
        </w:rPr>
        <w:t xml:space="preserve">. </w:t>
      </w:r>
    </w:p>
    <w:p w14:paraId="751146D7" w14:textId="77777777" w:rsidR="0098141E" w:rsidRPr="00A95B82" w:rsidRDefault="0098141E" w:rsidP="008A1381"/>
    <w:p w14:paraId="32D7A8A2" w14:textId="77777777" w:rsidR="007538B3" w:rsidRPr="00A95B82" w:rsidRDefault="0098141E" w:rsidP="008A1381">
      <w:r w:rsidRPr="00A95B82">
        <w:t xml:space="preserve">Ponudnik mora izpolniti vse postavke v predračunu. </w:t>
      </w:r>
      <w:r w:rsidR="008A1381" w:rsidRPr="00A95B82">
        <w:t xml:space="preserve">V kolikor ponudnik cene </w:t>
      </w:r>
      <w:r w:rsidRPr="00A95B82">
        <w:t xml:space="preserve">v posamezno postavko </w:t>
      </w:r>
      <w:r w:rsidR="008A1381" w:rsidRPr="00A95B82">
        <w:t xml:space="preserve">ne vpiše, se šteje, da </w:t>
      </w:r>
      <w:r w:rsidRPr="00A95B82">
        <w:t>predmetne postavke ne ponuja in tako ne izpolnjuje vseh zahtev naročnika iz predmetne razpisne dokumentacije</w:t>
      </w:r>
      <w:r w:rsidR="008A1381" w:rsidRPr="00A95B82">
        <w:t>.</w:t>
      </w:r>
    </w:p>
    <w:p w14:paraId="166D1284" w14:textId="77777777" w:rsidR="007538B3" w:rsidRPr="00A95B82" w:rsidRDefault="007538B3" w:rsidP="008A1381"/>
    <w:p w14:paraId="716C0640" w14:textId="77777777" w:rsidR="0098141E" w:rsidRPr="00A95B82" w:rsidRDefault="0098141E" w:rsidP="008A1381">
      <w:r w:rsidRPr="00A95B82">
        <w:t>V kolikor ponudnik vpiše ceno nič (0) EUR, se šteje, da ponuja postavko brezplačno.</w:t>
      </w:r>
    </w:p>
    <w:p w14:paraId="377B98DA" w14:textId="77777777" w:rsidR="008A1381" w:rsidRPr="00A95B82" w:rsidRDefault="008A1381" w:rsidP="008A1381"/>
    <w:p w14:paraId="1BA3AA74" w14:textId="79ABFA02" w:rsidR="008A1381" w:rsidRPr="00A95B82" w:rsidRDefault="00D10CFC" w:rsidP="008A1381">
      <w:r w:rsidRPr="00A95B82">
        <w:t>Ponudnik mora pri pripravi ponudbe in določanju ponudbene cene upoštevati vse materialne in nematerialne stroške, ki bodo potrebni za izvedbo predmeta naročila, vključno s stroški dela in stroški izdelave ponudbene dokumentacije. Morebitne dodatne popuste mora ponudnik že upoštevati v ponudbenem predračunu. Ponudbena cena mora biti fiksna. Ponujena cena z DDV mora zajemati tudi vse popuste.</w:t>
      </w:r>
    </w:p>
    <w:p w14:paraId="70CEF403" w14:textId="77777777" w:rsidR="008A1381" w:rsidRPr="00A95B82" w:rsidRDefault="008A1381" w:rsidP="008A1381"/>
    <w:p w14:paraId="4E74090E" w14:textId="77777777" w:rsidR="008A1381" w:rsidRPr="00A95B82" w:rsidRDefault="008A1381" w:rsidP="00922C08">
      <w:r w:rsidRPr="00A95B82">
        <w:t xml:space="preserve">V primeru, da bo naročnik pri pregledu in ocenjevanju ponudb odkril očitne računske napake, bo ravnal v skladu </w:t>
      </w:r>
      <w:r w:rsidR="00442953" w:rsidRPr="00A95B82">
        <w:t xml:space="preserve">s </w:t>
      </w:r>
      <w:r w:rsidRPr="00A95B82">
        <w:t>sedmim odstavkom 89. člena ZJN-3.</w:t>
      </w:r>
    </w:p>
    <w:p w14:paraId="548C4290" w14:textId="77777777" w:rsidR="008A1381" w:rsidRPr="00A95B82" w:rsidRDefault="008A1381" w:rsidP="008A1381"/>
    <w:p w14:paraId="23E27E68" w14:textId="24F712CA" w:rsidR="009151E2" w:rsidRPr="00A95B82" w:rsidRDefault="009151E2" w:rsidP="00922C08">
      <w:pPr>
        <w:shd w:val="clear" w:color="auto" w:fill="FFFFFF"/>
        <w:textAlignment w:val="baseline"/>
        <w:rPr>
          <w:bCs/>
        </w:rPr>
      </w:pPr>
      <w:r w:rsidRPr="00A95B82">
        <w:rPr>
          <w:bC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95B82">
        <w:rPr>
          <w:bCs/>
        </w:rPr>
        <w:t>excel</w:t>
      </w:r>
      <w:proofErr w:type="spellEnd"/>
      <w:r w:rsidR="00922C08" w:rsidRPr="00A95B82">
        <w:rPr>
          <w:bCs/>
        </w:rPr>
        <w:t xml:space="preserve">. </w:t>
      </w:r>
      <w:r w:rsidRPr="00A95B82">
        <w:rPr>
          <w:bCs/>
        </w:rPr>
        <w:t xml:space="preserve">»Skupna ponudbena vrednost«, ki bo vpisana v istoimenski razdelek in dokument, ki bo naložen kot predračun v del »Predračun«, bosta razvidna in dostopna na javnem odpiranju ponudb. </w:t>
      </w:r>
    </w:p>
    <w:p w14:paraId="393CA870" w14:textId="77777777" w:rsidR="00922C08" w:rsidRPr="00A95B82" w:rsidRDefault="00922C08" w:rsidP="00922C08">
      <w:pPr>
        <w:shd w:val="clear" w:color="auto" w:fill="FFFFFF"/>
        <w:textAlignment w:val="baseline"/>
        <w:rPr>
          <w:bCs/>
        </w:rPr>
      </w:pPr>
    </w:p>
    <w:p w14:paraId="43182B6E" w14:textId="77777777" w:rsidR="009151E2" w:rsidRPr="00A95B82" w:rsidRDefault="009151E2" w:rsidP="00922C08">
      <w:pPr>
        <w:shd w:val="clear" w:color="auto" w:fill="FFFFFF"/>
        <w:textAlignment w:val="baseline"/>
        <w:rPr>
          <w:bCs/>
        </w:rPr>
      </w:pPr>
      <w:r w:rsidRPr="00A95B82">
        <w:rPr>
          <w:rFonts w:eastAsia="Times New Roman" w:cs="Calibri"/>
          <w:bCs/>
          <w:bdr w:val="none" w:sz="0" w:space="0" w:color="auto" w:frame="1"/>
          <w:lang w:eastAsia="sl-SI"/>
        </w:rPr>
        <w:t>V</w:t>
      </w:r>
      <w:r w:rsidRPr="00A95B82">
        <w:rPr>
          <w:bCs/>
        </w:rPr>
        <w:t xml:space="preserve"> primeru razhajanj med podatki navedenimi v razdelku »Skupna ponudbena vrednost« in dokumentu, ki je predložen v delu »Predračun«, kot veljavni štejejo podatki v dokumentu, ki je predložen v delu »Predračun«.</w:t>
      </w:r>
    </w:p>
    <w:p w14:paraId="2A5EE25F" w14:textId="77777777" w:rsidR="00D10CFC" w:rsidRPr="00A95B82" w:rsidRDefault="00D10CFC" w:rsidP="00922C08">
      <w:pPr>
        <w:shd w:val="clear" w:color="auto" w:fill="FFFFFF"/>
        <w:textAlignment w:val="baseline"/>
        <w:rPr>
          <w:bCs/>
        </w:rPr>
      </w:pPr>
    </w:p>
    <w:p w14:paraId="4AD42867" w14:textId="481ED740" w:rsidR="00D10CFC" w:rsidRPr="00A95B82" w:rsidRDefault="00D10CFC" w:rsidP="00922C08">
      <w:pPr>
        <w:shd w:val="clear" w:color="auto" w:fill="FFFFFF"/>
        <w:textAlignment w:val="baseline"/>
        <w:rPr>
          <w:rFonts w:eastAsia="Times New Roman" w:cs="Calibri"/>
          <w:b/>
          <w:bdr w:val="none" w:sz="0" w:space="0" w:color="auto" w:frame="1"/>
          <w:lang w:eastAsia="sl-SI"/>
        </w:rPr>
      </w:pPr>
      <w:r w:rsidRPr="00A95B82">
        <w:rPr>
          <w:rFonts w:eastAsia="Times New Roman" w:cs="Calibri"/>
          <w:b/>
          <w:bdr w:val="none" w:sz="0" w:space="0" w:color="auto" w:frame="1"/>
          <w:lang w:eastAsia="sl-SI"/>
        </w:rPr>
        <w:t>Način obračunavanja in plačilni pogoji</w:t>
      </w:r>
    </w:p>
    <w:p w14:paraId="4C8250B1" w14:textId="25563240" w:rsidR="00D10CFC" w:rsidRPr="00A95B82" w:rsidRDefault="00D10CFC" w:rsidP="00922C08">
      <w:pPr>
        <w:shd w:val="clear" w:color="auto" w:fill="FFFFFF"/>
        <w:textAlignment w:val="baseline"/>
        <w:rPr>
          <w:rFonts w:eastAsia="Times New Roman" w:cs="Calibri"/>
          <w:bCs/>
          <w:bdr w:val="none" w:sz="0" w:space="0" w:color="auto" w:frame="1"/>
          <w:lang w:eastAsia="sl-SI"/>
        </w:rPr>
      </w:pPr>
      <w:r w:rsidRPr="00A95B82">
        <w:rPr>
          <w:rFonts w:eastAsia="Times New Roman" w:cs="Calibri"/>
          <w:bCs/>
          <w:bdr w:val="none" w:sz="0" w:space="0" w:color="auto" w:frame="1"/>
          <w:lang w:eastAsia="sl-SI"/>
        </w:rPr>
        <w:t>Kot pogoj je postavljeno je zbirno – mesečno fakturiranje, pri čemer bo izbrani dobavitelj račun izstavil do 5. delovnega dne v naslednjem mesecu. Rok plačila je trideset (30) koledarskih dni od prejema računa.</w:t>
      </w:r>
    </w:p>
    <w:p w14:paraId="2EDEF448" w14:textId="77777777" w:rsidR="00D65E97" w:rsidRPr="00A95B82" w:rsidRDefault="00D65E97" w:rsidP="00AF1F2F">
      <w:pPr>
        <w:pStyle w:val="Naslov3"/>
        <w:ind w:left="641" w:hanging="641"/>
      </w:pPr>
      <w:bookmarkStart w:id="161" w:name="_Toc509686755"/>
      <w:bookmarkStart w:id="162" w:name="_Toc509690863"/>
      <w:bookmarkStart w:id="163" w:name="_Toc509692020"/>
      <w:bookmarkStart w:id="164" w:name="_Toc144369192"/>
      <w:bookmarkEnd w:id="154"/>
      <w:bookmarkEnd w:id="155"/>
      <w:bookmarkEnd w:id="161"/>
      <w:bookmarkEnd w:id="162"/>
      <w:bookmarkEnd w:id="163"/>
      <w:r w:rsidRPr="00A95B82">
        <w:t>Zavarovanje za resnost ponudbe</w:t>
      </w:r>
      <w:bookmarkEnd w:id="164"/>
    </w:p>
    <w:p w14:paraId="0001F31E" w14:textId="2CC46E05" w:rsidR="008D6D68" w:rsidRPr="00A95B82" w:rsidRDefault="008D6D68" w:rsidP="008D6D68">
      <w:pPr>
        <w:spacing w:line="240" w:lineRule="auto"/>
        <w:ind w:right="93"/>
        <w:rPr>
          <w:rFonts w:cs="Arial"/>
          <w:szCs w:val="20"/>
        </w:rPr>
      </w:pPr>
      <w:r w:rsidRPr="00A95B82">
        <w:rPr>
          <w:rFonts w:cs="Arial"/>
          <w:szCs w:val="20"/>
        </w:rPr>
        <w:t>Finančna zavarovanja morajo biti brezpogojna in plačljiva na prvi poziv, izdana morajo biti po vzorcih iz razpisne dokumentacije in ne smejo vsebinsko odstopati od vzorca iz dokumentacije.</w:t>
      </w:r>
    </w:p>
    <w:p w14:paraId="7EE6419B" w14:textId="77777777" w:rsidR="008D6D68" w:rsidRPr="00A95B82" w:rsidRDefault="008D6D68" w:rsidP="008D6D68">
      <w:pPr>
        <w:spacing w:line="240" w:lineRule="auto"/>
        <w:ind w:right="93"/>
        <w:rPr>
          <w:rFonts w:cs="Arial"/>
          <w:szCs w:val="20"/>
        </w:rPr>
      </w:pPr>
    </w:p>
    <w:p w14:paraId="7B8BAC35" w14:textId="626FE3B9" w:rsidR="008D6D68" w:rsidRPr="00A95B82" w:rsidRDefault="008D6D68" w:rsidP="008D6D68">
      <w:pPr>
        <w:spacing w:line="240" w:lineRule="auto"/>
        <w:ind w:right="93"/>
        <w:rPr>
          <w:rFonts w:cs="Arial"/>
          <w:szCs w:val="20"/>
        </w:rPr>
      </w:pPr>
      <w:r w:rsidRPr="00A95B82">
        <w:rPr>
          <w:rFonts w:cs="Arial"/>
          <w:szCs w:val="20"/>
        </w:rPr>
        <w:t>Ponudnik mora predložiti podpisano in žigosano bianco menico z izpolnjeno, podpisano in žigosano menično izjavo in pooblastilo za zavarovanje resnosti ponudbe, v višini:</w:t>
      </w:r>
    </w:p>
    <w:p w14:paraId="385A64C4" w14:textId="77777777" w:rsidR="008D6D68" w:rsidRPr="00A95B82" w:rsidRDefault="008D6D68" w:rsidP="008D6D68">
      <w:pPr>
        <w:spacing w:line="240" w:lineRule="auto"/>
        <w:ind w:right="93"/>
        <w:rPr>
          <w:rFonts w:cs="Arial"/>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6446"/>
        <w:gridCol w:w="1918"/>
      </w:tblGrid>
      <w:tr w:rsidR="00A95B82" w:rsidRPr="00A95B82" w14:paraId="67C2375B" w14:textId="77777777" w:rsidTr="008D6D68">
        <w:trPr>
          <w:trHeight w:val="340"/>
        </w:trPr>
        <w:tc>
          <w:tcPr>
            <w:tcW w:w="567" w:type="dxa"/>
          </w:tcPr>
          <w:p w14:paraId="7ED88240" w14:textId="77777777" w:rsidR="008D6D68" w:rsidRPr="00A95B82" w:rsidRDefault="008D6D68" w:rsidP="008D6D68">
            <w:pPr>
              <w:suppressAutoHyphens/>
              <w:autoSpaceDN w:val="0"/>
              <w:spacing w:line="240" w:lineRule="auto"/>
              <w:textAlignment w:val="baseline"/>
              <w:rPr>
                <w:rFonts w:cs="Arial"/>
                <w:b/>
                <w:szCs w:val="20"/>
              </w:rPr>
            </w:pPr>
            <w:r w:rsidRPr="00A95B82">
              <w:rPr>
                <w:rFonts w:cs="Arial"/>
                <w:b/>
                <w:szCs w:val="20"/>
              </w:rPr>
              <w:t>Skl.</w:t>
            </w:r>
          </w:p>
        </w:tc>
        <w:tc>
          <w:tcPr>
            <w:tcW w:w="6446" w:type="dxa"/>
            <w:vAlign w:val="center"/>
          </w:tcPr>
          <w:p w14:paraId="5309C34A" w14:textId="77777777" w:rsidR="008D6D68" w:rsidRPr="00A95B82" w:rsidRDefault="008D6D68" w:rsidP="008D6D68">
            <w:pPr>
              <w:suppressAutoHyphens/>
              <w:autoSpaceDN w:val="0"/>
              <w:spacing w:line="240" w:lineRule="auto"/>
              <w:textAlignment w:val="baseline"/>
              <w:rPr>
                <w:rFonts w:cs="Arial"/>
                <w:b/>
                <w:szCs w:val="20"/>
              </w:rPr>
            </w:pPr>
            <w:r w:rsidRPr="00A95B82">
              <w:rPr>
                <w:rFonts w:cs="Arial"/>
                <w:b/>
                <w:szCs w:val="20"/>
              </w:rPr>
              <w:t>Predmet</w:t>
            </w:r>
          </w:p>
        </w:tc>
        <w:tc>
          <w:tcPr>
            <w:tcW w:w="1918" w:type="dxa"/>
          </w:tcPr>
          <w:p w14:paraId="3895D968" w14:textId="77777777" w:rsidR="008D6D68" w:rsidRPr="00A95B82" w:rsidRDefault="008D6D68" w:rsidP="008D6D68">
            <w:pPr>
              <w:suppressAutoHyphens/>
              <w:autoSpaceDN w:val="0"/>
              <w:spacing w:line="240" w:lineRule="auto"/>
              <w:textAlignment w:val="baseline"/>
              <w:rPr>
                <w:rFonts w:cs="Arial"/>
                <w:b/>
                <w:szCs w:val="20"/>
              </w:rPr>
            </w:pPr>
            <w:r w:rsidRPr="00A95B82">
              <w:rPr>
                <w:rFonts w:cs="Arial"/>
                <w:b/>
                <w:szCs w:val="20"/>
              </w:rPr>
              <w:t>Višina finančnega zavarovanja v EUR</w:t>
            </w:r>
          </w:p>
        </w:tc>
      </w:tr>
      <w:tr w:rsidR="00A95B82" w:rsidRPr="00A95B82" w14:paraId="35B56532" w14:textId="77777777" w:rsidTr="008D6D68">
        <w:trPr>
          <w:trHeight w:val="340"/>
        </w:trPr>
        <w:tc>
          <w:tcPr>
            <w:tcW w:w="567" w:type="dxa"/>
          </w:tcPr>
          <w:p w14:paraId="20D29054" w14:textId="77777777" w:rsidR="008D6D68" w:rsidRPr="00A95B82" w:rsidRDefault="008D6D68" w:rsidP="008D6D68">
            <w:pPr>
              <w:suppressAutoHyphens/>
              <w:autoSpaceDN w:val="0"/>
              <w:spacing w:line="240" w:lineRule="auto"/>
              <w:textAlignment w:val="baseline"/>
              <w:rPr>
                <w:rFonts w:cs="Arial"/>
                <w:szCs w:val="20"/>
              </w:rPr>
            </w:pPr>
            <w:bookmarkStart w:id="165" w:name="_Hlk17464291"/>
            <w:r w:rsidRPr="00A95B82">
              <w:rPr>
                <w:rFonts w:cs="Arial"/>
                <w:szCs w:val="20"/>
              </w:rPr>
              <w:t>1</w:t>
            </w:r>
          </w:p>
        </w:tc>
        <w:tc>
          <w:tcPr>
            <w:tcW w:w="6446" w:type="dxa"/>
            <w:vAlign w:val="center"/>
          </w:tcPr>
          <w:p w14:paraId="48F79A11" w14:textId="381379EA" w:rsidR="008D6D68" w:rsidRPr="00A95B82" w:rsidRDefault="008D6D68" w:rsidP="008D6D68">
            <w:pPr>
              <w:suppressAutoHyphens/>
              <w:autoSpaceDN w:val="0"/>
              <w:spacing w:line="240" w:lineRule="auto"/>
              <w:textAlignment w:val="baseline"/>
              <w:rPr>
                <w:rFonts w:cs="Arial"/>
                <w:szCs w:val="20"/>
              </w:rPr>
            </w:pPr>
            <w:r w:rsidRPr="00A95B82">
              <w:rPr>
                <w:rFonts w:cs="Arial"/>
                <w:szCs w:val="20"/>
              </w:rPr>
              <w:t xml:space="preserve">Prevzem biorazgradljivih odpadkov s klasifikacijsko številko 20 02 01 (kuhinjski odpadki in zeleni </w:t>
            </w:r>
            <w:proofErr w:type="spellStart"/>
            <w:r w:rsidRPr="00A95B82">
              <w:rPr>
                <w:rFonts w:cs="Arial"/>
                <w:szCs w:val="20"/>
              </w:rPr>
              <w:t>odrez</w:t>
            </w:r>
            <w:proofErr w:type="spellEnd"/>
            <w:r w:rsidRPr="00A95B82">
              <w:rPr>
                <w:rFonts w:cs="Arial"/>
                <w:szCs w:val="20"/>
              </w:rPr>
              <w:t>), zbranih v občini Radovljica</w:t>
            </w:r>
          </w:p>
        </w:tc>
        <w:tc>
          <w:tcPr>
            <w:tcW w:w="1918" w:type="dxa"/>
            <w:vMerge w:val="restart"/>
          </w:tcPr>
          <w:p w14:paraId="5D1BE301" w14:textId="77777777" w:rsidR="008D6D68" w:rsidRPr="00A95B82" w:rsidRDefault="008D6D68" w:rsidP="008D6D68">
            <w:pPr>
              <w:suppressAutoHyphens/>
              <w:autoSpaceDN w:val="0"/>
              <w:spacing w:line="240" w:lineRule="auto"/>
              <w:jc w:val="center"/>
              <w:textAlignment w:val="baseline"/>
              <w:rPr>
                <w:rFonts w:cs="Arial"/>
                <w:sz w:val="22"/>
              </w:rPr>
            </w:pPr>
          </w:p>
          <w:p w14:paraId="6F7FC710" w14:textId="77777777" w:rsidR="008D6D68" w:rsidRPr="00A95B82" w:rsidRDefault="008D6D68" w:rsidP="008D6D68">
            <w:pPr>
              <w:suppressAutoHyphens/>
              <w:autoSpaceDN w:val="0"/>
              <w:spacing w:line="240" w:lineRule="auto"/>
              <w:jc w:val="center"/>
              <w:textAlignment w:val="baseline"/>
              <w:rPr>
                <w:rFonts w:cs="Arial"/>
                <w:sz w:val="22"/>
              </w:rPr>
            </w:pPr>
          </w:p>
          <w:p w14:paraId="5DDE56D1" w14:textId="11E0934E" w:rsidR="008D6D68" w:rsidRPr="00A95B82" w:rsidRDefault="008D6D68" w:rsidP="008D6D68">
            <w:pPr>
              <w:suppressAutoHyphens/>
              <w:autoSpaceDN w:val="0"/>
              <w:spacing w:line="240" w:lineRule="auto"/>
              <w:jc w:val="center"/>
              <w:textAlignment w:val="baseline"/>
              <w:rPr>
                <w:rFonts w:cs="Arial"/>
                <w:sz w:val="22"/>
              </w:rPr>
            </w:pPr>
            <w:r w:rsidRPr="00A95B82">
              <w:rPr>
                <w:rFonts w:cs="Arial"/>
                <w:sz w:val="22"/>
              </w:rPr>
              <w:t>9.000 EUR</w:t>
            </w:r>
          </w:p>
        </w:tc>
      </w:tr>
      <w:tr w:rsidR="00A95B82" w:rsidRPr="00A95B82" w14:paraId="5D2A3234" w14:textId="77777777" w:rsidTr="008D6D68">
        <w:trPr>
          <w:trHeight w:val="340"/>
        </w:trPr>
        <w:tc>
          <w:tcPr>
            <w:tcW w:w="567" w:type="dxa"/>
          </w:tcPr>
          <w:p w14:paraId="0AF7FDC4" w14:textId="77777777" w:rsidR="008D6D68" w:rsidRPr="00A95B82" w:rsidRDefault="008D6D68" w:rsidP="008D6D68">
            <w:pPr>
              <w:suppressAutoHyphens/>
              <w:autoSpaceDN w:val="0"/>
              <w:spacing w:line="240" w:lineRule="auto"/>
              <w:textAlignment w:val="baseline"/>
              <w:rPr>
                <w:rFonts w:eastAsia="Times New Roman" w:cs="Arial"/>
                <w:szCs w:val="20"/>
                <w:lang w:eastAsia="sl-SI"/>
              </w:rPr>
            </w:pPr>
            <w:r w:rsidRPr="00A95B82">
              <w:rPr>
                <w:rFonts w:eastAsia="Times New Roman" w:cs="Arial"/>
                <w:szCs w:val="20"/>
                <w:lang w:eastAsia="sl-SI"/>
              </w:rPr>
              <w:t>2</w:t>
            </w:r>
          </w:p>
        </w:tc>
        <w:tc>
          <w:tcPr>
            <w:tcW w:w="6446" w:type="dxa"/>
            <w:vAlign w:val="center"/>
          </w:tcPr>
          <w:p w14:paraId="66CF106F" w14:textId="1446AAF5" w:rsidR="008D6D68" w:rsidRPr="00A95B82" w:rsidRDefault="008C11F2" w:rsidP="008D6D68">
            <w:pPr>
              <w:suppressAutoHyphens/>
              <w:autoSpaceDN w:val="0"/>
              <w:spacing w:line="240" w:lineRule="auto"/>
              <w:textAlignment w:val="baseline"/>
              <w:rPr>
                <w:rFonts w:cs="Arial"/>
                <w:szCs w:val="20"/>
              </w:rPr>
            </w:pPr>
            <w:r w:rsidRPr="00A95B82">
              <w:rPr>
                <w:rFonts w:cs="Arial"/>
                <w:szCs w:val="20"/>
              </w:rPr>
              <w:t xml:space="preserve">Prevzem biorazgradljivih kuhinjskih odpadkov s klasifikacijsko številko 20 01 08, </w:t>
            </w:r>
            <w:r w:rsidR="008D6D68" w:rsidRPr="00A95B82">
              <w:rPr>
                <w:rFonts w:cs="Arial"/>
                <w:szCs w:val="20"/>
              </w:rPr>
              <w:t xml:space="preserve">zbranih v občini Jesenice </w:t>
            </w:r>
          </w:p>
        </w:tc>
        <w:tc>
          <w:tcPr>
            <w:tcW w:w="1918" w:type="dxa"/>
            <w:vMerge/>
          </w:tcPr>
          <w:p w14:paraId="30B65010" w14:textId="74CC1344" w:rsidR="008D6D68" w:rsidRPr="00A95B82" w:rsidRDefault="008D6D68" w:rsidP="008D6D68">
            <w:pPr>
              <w:suppressAutoHyphens/>
              <w:autoSpaceDN w:val="0"/>
              <w:spacing w:line="240" w:lineRule="auto"/>
              <w:jc w:val="center"/>
              <w:textAlignment w:val="baseline"/>
              <w:rPr>
                <w:rFonts w:cs="Arial"/>
                <w:szCs w:val="20"/>
              </w:rPr>
            </w:pPr>
          </w:p>
        </w:tc>
      </w:tr>
      <w:tr w:rsidR="00A95B82" w:rsidRPr="00A95B82" w14:paraId="7960E705" w14:textId="77777777" w:rsidTr="008D6D68">
        <w:trPr>
          <w:trHeight w:val="340"/>
        </w:trPr>
        <w:tc>
          <w:tcPr>
            <w:tcW w:w="567" w:type="dxa"/>
          </w:tcPr>
          <w:p w14:paraId="36D4DE2A" w14:textId="77777777" w:rsidR="008D6D68" w:rsidRPr="00A95B82" w:rsidRDefault="008D6D68" w:rsidP="008D6D68">
            <w:pPr>
              <w:suppressAutoHyphens/>
              <w:autoSpaceDN w:val="0"/>
              <w:spacing w:line="240" w:lineRule="auto"/>
              <w:textAlignment w:val="baseline"/>
              <w:rPr>
                <w:rFonts w:eastAsia="Times New Roman" w:cs="Arial"/>
                <w:szCs w:val="20"/>
                <w:lang w:eastAsia="sl-SI"/>
              </w:rPr>
            </w:pPr>
            <w:r w:rsidRPr="00A95B82">
              <w:rPr>
                <w:rFonts w:eastAsia="Times New Roman" w:cs="Arial"/>
                <w:szCs w:val="20"/>
                <w:lang w:eastAsia="sl-SI"/>
              </w:rPr>
              <w:t>3</w:t>
            </w:r>
          </w:p>
        </w:tc>
        <w:tc>
          <w:tcPr>
            <w:tcW w:w="6446" w:type="dxa"/>
            <w:vAlign w:val="center"/>
          </w:tcPr>
          <w:p w14:paraId="1F5BD2F7" w14:textId="3E0E84E4" w:rsidR="008D6D68" w:rsidRPr="00A95B82" w:rsidRDefault="008C11F2" w:rsidP="008D6D68">
            <w:pPr>
              <w:suppressAutoHyphens/>
              <w:autoSpaceDN w:val="0"/>
              <w:spacing w:line="240" w:lineRule="auto"/>
              <w:textAlignment w:val="baseline"/>
              <w:rPr>
                <w:rFonts w:cs="Arial"/>
                <w:szCs w:val="20"/>
              </w:rPr>
            </w:pPr>
            <w:r w:rsidRPr="00A95B82">
              <w:rPr>
                <w:rFonts w:cs="Arial"/>
                <w:szCs w:val="20"/>
              </w:rPr>
              <w:t xml:space="preserve">Prevzem biorazgradljivih kuhinjskih odpadkov s klasifikacijsko številko 20 01 08, </w:t>
            </w:r>
            <w:r w:rsidR="008D6D68" w:rsidRPr="00A95B82">
              <w:rPr>
                <w:rFonts w:cs="Arial"/>
                <w:szCs w:val="20"/>
              </w:rPr>
              <w:t xml:space="preserve">zbranih v občini Kranjska gora </w:t>
            </w:r>
          </w:p>
        </w:tc>
        <w:tc>
          <w:tcPr>
            <w:tcW w:w="1918" w:type="dxa"/>
            <w:vMerge/>
          </w:tcPr>
          <w:p w14:paraId="20B9222D" w14:textId="7AB0F8B8" w:rsidR="008D6D68" w:rsidRPr="00A95B82" w:rsidRDefault="008D6D68" w:rsidP="008D6D68">
            <w:pPr>
              <w:suppressAutoHyphens/>
              <w:autoSpaceDN w:val="0"/>
              <w:spacing w:line="240" w:lineRule="auto"/>
              <w:jc w:val="center"/>
              <w:textAlignment w:val="baseline"/>
              <w:rPr>
                <w:rFonts w:cs="Arial"/>
                <w:szCs w:val="20"/>
              </w:rPr>
            </w:pPr>
          </w:p>
        </w:tc>
      </w:tr>
      <w:tr w:rsidR="008D6D68" w:rsidRPr="00A95B82" w14:paraId="643D04DD" w14:textId="77777777" w:rsidTr="008D6D68">
        <w:trPr>
          <w:trHeight w:val="340"/>
        </w:trPr>
        <w:tc>
          <w:tcPr>
            <w:tcW w:w="567" w:type="dxa"/>
          </w:tcPr>
          <w:p w14:paraId="7D9F9D78" w14:textId="546A2F6D" w:rsidR="008D6D68" w:rsidRPr="00A95B82" w:rsidRDefault="008D6D68" w:rsidP="008D6D68">
            <w:pPr>
              <w:suppressAutoHyphens/>
              <w:autoSpaceDN w:val="0"/>
              <w:spacing w:line="240" w:lineRule="auto"/>
              <w:textAlignment w:val="baseline"/>
              <w:rPr>
                <w:rFonts w:eastAsia="Times New Roman" w:cs="Arial"/>
                <w:szCs w:val="20"/>
                <w:lang w:eastAsia="sl-SI"/>
              </w:rPr>
            </w:pPr>
            <w:r w:rsidRPr="00A95B82">
              <w:rPr>
                <w:rFonts w:eastAsia="Times New Roman" w:cs="Arial"/>
                <w:szCs w:val="20"/>
                <w:lang w:eastAsia="sl-SI"/>
              </w:rPr>
              <w:t>4</w:t>
            </w:r>
          </w:p>
        </w:tc>
        <w:tc>
          <w:tcPr>
            <w:tcW w:w="6446" w:type="dxa"/>
            <w:vAlign w:val="center"/>
          </w:tcPr>
          <w:p w14:paraId="6F68FF66" w14:textId="68EC82FE" w:rsidR="008D6D68" w:rsidRPr="00A95B82" w:rsidRDefault="008D6D68" w:rsidP="008D6D68">
            <w:pPr>
              <w:suppressAutoHyphens/>
              <w:autoSpaceDN w:val="0"/>
              <w:spacing w:line="240" w:lineRule="auto"/>
              <w:textAlignment w:val="baseline"/>
              <w:rPr>
                <w:rFonts w:cs="Arial"/>
                <w:szCs w:val="20"/>
              </w:rPr>
            </w:pPr>
            <w:r w:rsidRPr="00A95B82">
              <w:rPr>
                <w:rFonts w:cs="Arial"/>
                <w:szCs w:val="20"/>
              </w:rPr>
              <w:t xml:space="preserve">Prevzem biorazgradljivih odpadkov s klasifikacijsko številko 20 02 01 (zeleni </w:t>
            </w:r>
            <w:proofErr w:type="spellStart"/>
            <w:r w:rsidRPr="00A95B82">
              <w:rPr>
                <w:rFonts w:cs="Arial"/>
                <w:szCs w:val="20"/>
              </w:rPr>
              <w:t>odrez</w:t>
            </w:r>
            <w:proofErr w:type="spellEnd"/>
            <w:r w:rsidRPr="00A95B82">
              <w:rPr>
                <w:rFonts w:cs="Arial"/>
                <w:szCs w:val="20"/>
              </w:rPr>
              <w:t>), zbranih v občini Radovljica</w:t>
            </w:r>
          </w:p>
        </w:tc>
        <w:tc>
          <w:tcPr>
            <w:tcW w:w="1918" w:type="dxa"/>
          </w:tcPr>
          <w:p w14:paraId="2A1AE12B" w14:textId="7DF23A62" w:rsidR="008D6D68" w:rsidRPr="00A95B82" w:rsidRDefault="008D6D68" w:rsidP="008D6D68">
            <w:pPr>
              <w:suppressAutoHyphens/>
              <w:autoSpaceDN w:val="0"/>
              <w:spacing w:line="240" w:lineRule="auto"/>
              <w:jc w:val="center"/>
              <w:textAlignment w:val="baseline"/>
              <w:rPr>
                <w:rFonts w:cs="Arial"/>
                <w:szCs w:val="20"/>
              </w:rPr>
            </w:pPr>
            <w:r w:rsidRPr="00A95B82">
              <w:rPr>
                <w:rFonts w:cs="Arial"/>
                <w:szCs w:val="20"/>
              </w:rPr>
              <w:t>800 EUR</w:t>
            </w:r>
          </w:p>
        </w:tc>
      </w:tr>
      <w:bookmarkEnd w:id="165"/>
    </w:tbl>
    <w:p w14:paraId="0E2CF86C" w14:textId="77777777" w:rsidR="003A2B68" w:rsidRPr="00A95B82" w:rsidRDefault="003A2B68" w:rsidP="005178B0"/>
    <w:p w14:paraId="6E43086B" w14:textId="77777777" w:rsidR="00B80181" w:rsidRPr="00A95B82" w:rsidRDefault="00B80181" w:rsidP="005178B0">
      <w:r w:rsidRPr="00A95B82">
        <w:t xml:space="preserve">V primeru, da ponudnik </w:t>
      </w:r>
      <w:r w:rsidR="00600182" w:rsidRPr="00A95B82">
        <w:t xml:space="preserve">odda ponudbo </w:t>
      </w:r>
      <w:r w:rsidR="005027BF" w:rsidRPr="00A95B82">
        <w:t>za</w:t>
      </w:r>
      <w:r w:rsidRPr="00A95B82">
        <w:t xml:space="preserve"> več sklopov lahko v ponudbi predloži eno </w:t>
      </w:r>
      <w:r w:rsidR="003D09CD" w:rsidRPr="00A95B82">
        <w:t>zavarovanje</w:t>
      </w:r>
      <w:r w:rsidRPr="00A95B82">
        <w:t xml:space="preserve"> za resnost ponudbe za vse navedene </w:t>
      </w:r>
      <w:r w:rsidR="005027BF" w:rsidRPr="00A95B82">
        <w:t>ponujene</w:t>
      </w:r>
      <w:r w:rsidRPr="00A95B82">
        <w:t xml:space="preserve"> sklope, lahko pa predloži več </w:t>
      </w:r>
      <w:r w:rsidR="003D09CD" w:rsidRPr="00A95B82">
        <w:t>zavarovanj</w:t>
      </w:r>
      <w:r w:rsidRPr="00A95B82">
        <w:t xml:space="preserve"> za vsak sklop posebej. V kolikor bo ponudnik predložil eno </w:t>
      </w:r>
      <w:r w:rsidR="003D09CD" w:rsidRPr="00A95B82">
        <w:t>zavarovanje</w:t>
      </w:r>
      <w:r w:rsidRPr="00A95B82">
        <w:t xml:space="preserve"> za več sklopov, mora biti znesek </w:t>
      </w:r>
      <w:r w:rsidR="003D09CD" w:rsidRPr="00A95B82">
        <w:t>zavarovanja</w:t>
      </w:r>
      <w:r w:rsidRPr="00A95B82">
        <w:t xml:space="preserve"> </w:t>
      </w:r>
      <w:r w:rsidR="00442953" w:rsidRPr="00A95B82">
        <w:t xml:space="preserve">enak </w:t>
      </w:r>
      <w:r w:rsidRPr="00A95B82">
        <w:t xml:space="preserve">najmanj seštevku zneskov za </w:t>
      </w:r>
      <w:r w:rsidR="002336D8" w:rsidRPr="00A95B82">
        <w:t xml:space="preserve">vse </w:t>
      </w:r>
      <w:r w:rsidRPr="00A95B82">
        <w:t>sklope, za katere je predložil ponudbo.</w:t>
      </w:r>
    </w:p>
    <w:p w14:paraId="1CA6F220" w14:textId="77777777" w:rsidR="00B80181" w:rsidRPr="00A95B82" w:rsidRDefault="00B80181" w:rsidP="005178B0"/>
    <w:p w14:paraId="4BA375D7" w14:textId="50B6CF4A" w:rsidR="00D015FA" w:rsidRPr="00A95B82" w:rsidRDefault="00AF091F" w:rsidP="00D015FA">
      <w:r w:rsidRPr="00A95B82">
        <w:rPr>
          <w:rFonts w:cs="Arial"/>
          <w:szCs w:val="20"/>
        </w:rPr>
        <w:t xml:space="preserve">Finančno zavarovanje za resnost ponudbe mora veljati še najmanj 10 dni po preteku veljavnosti ponudbe (4 mesece), ki jo ponudnik poda v obrazcu ponudbe. </w:t>
      </w:r>
      <w:r w:rsidRPr="00A95B82">
        <w:t>N</w:t>
      </w:r>
      <w:r w:rsidR="00D015FA" w:rsidRPr="00A95B82">
        <w:t>aročnik bo zavarovanje za resnost ponudbe unovčil v naslednjih primerih:</w:t>
      </w:r>
    </w:p>
    <w:p w14:paraId="58EC8621" w14:textId="77777777" w:rsidR="00D015FA" w:rsidRPr="00A95B82" w:rsidRDefault="00D015FA" w:rsidP="00922C08">
      <w:pPr>
        <w:pStyle w:val="Odstavekseznama"/>
        <w:numPr>
          <w:ilvl w:val="0"/>
          <w:numId w:val="5"/>
        </w:numPr>
      </w:pPr>
      <w:r w:rsidRPr="00A95B82">
        <w:t>če bo ponudnik umaknil ponudbo po poteku roka za prejem ponudb ali nedopustno spremenil ponudbo v času njene veljavnosti ali</w:t>
      </w:r>
    </w:p>
    <w:p w14:paraId="04E295B4" w14:textId="77777777" w:rsidR="00D015FA" w:rsidRPr="00A95B82" w:rsidRDefault="00D015FA" w:rsidP="00922C08">
      <w:pPr>
        <w:pStyle w:val="Odstavekseznama"/>
        <w:numPr>
          <w:ilvl w:val="0"/>
          <w:numId w:val="5"/>
        </w:numPr>
      </w:pPr>
      <w:r w:rsidRPr="00A95B82">
        <w:t>če ponudnik na poziv naročnika ne bo podpisal pogodbe ali</w:t>
      </w:r>
    </w:p>
    <w:p w14:paraId="0395DB95" w14:textId="77777777" w:rsidR="00D015FA" w:rsidRPr="00A95B82" w:rsidRDefault="00D015FA" w:rsidP="00922C08">
      <w:pPr>
        <w:pStyle w:val="Odstavekseznama"/>
        <w:numPr>
          <w:ilvl w:val="0"/>
          <w:numId w:val="5"/>
        </w:numPr>
        <w:rPr>
          <w:szCs w:val="20"/>
        </w:rPr>
      </w:pPr>
      <w:r w:rsidRPr="00A95B82">
        <w:t xml:space="preserve">če ponudnik ne bo predložil zavarovanja za dobro izvedbo pogodbenih obveznosti v skladu s </w:t>
      </w:r>
      <w:r w:rsidRPr="00A95B82">
        <w:rPr>
          <w:szCs w:val="20"/>
        </w:rPr>
        <w:t>pogoji naročila.</w:t>
      </w:r>
    </w:p>
    <w:p w14:paraId="271597A8" w14:textId="77777777" w:rsidR="00D015FA" w:rsidRPr="00A95B82" w:rsidRDefault="00D015FA" w:rsidP="005178B0">
      <w:pPr>
        <w:rPr>
          <w:szCs w:val="20"/>
        </w:rPr>
      </w:pPr>
    </w:p>
    <w:p w14:paraId="0267C82D" w14:textId="77777777" w:rsidR="00BB1E26" w:rsidRPr="00A95B82" w:rsidRDefault="006374E6" w:rsidP="005178B0">
      <w:pPr>
        <w:rPr>
          <w:szCs w:val="20"/>
        </w:rPr>
      </w:pPr>
      <w:r w:rsidRPr="00A95B82">
        <w:rPr>
          <w:szCs w:val="20"/>
        </w:rPr>
        <w:t>Če bo ponudnik v ponudbi navedel daljši rok veljavnosti ponudbe od zahtevanega, mora biti le-ta pokrit z zavarovanjem za resnost ponudbe.</w:t>
      </w:r>
    </w:p>
    <w:p w14:paraId="6DB461AD" w14:textId="77777777" w:rsidR="00542D48" w:rsidRPr="00A95B82" w:rsidRDefault="00542D48" w:rsidP="005178B0">
      <w:pPr>
        <w:rPr>
          <w:szCs w:val="20"/>
        </w:rPr>
      </w:pPr>
    </w:p>
    <w:p w14:paraId="6853F7DF" w14:textId="4976331D" w:rsidR="00542D48" w:rsidRPr="00A95B82" w:rsidRDefault="00542D48" w:rsidP="005178B0">
      <w:pPr>
        <w:rPr>
          <w:szCs w:val="20"/>
        </w:rPr>
      </w:pPr>
      <w:r w:rsidRPr="00A95B82">
        <w:rPr>
          <w:szCs w:val="20"/>
        </w:rPr>
        <w:t>Naročnik bo izključil vsako ponudbo, ki ni opremljena z zahtevanim finančnim zavarovanjem za resnost ponudbe, bianko menico in izpolnjeno menično izjavo, in ne pokriva zneska zavarovanja v zahtevani višini (izključitveni pogoj).</w:t>
      </w:r>
    </w:p>
    <w:p w14:paraId="3BCCC0F6" w14:textId="77777777" w:rsidR="00542D48" w:rsidRPr="00A95B82" w:rsidRDefault="00542D48" w:rsidP="005178B0">
      <w:pPr>
        <w:rPr>
          <w:szCs w:val="20"/>
        </w:rPr>
      </w:pPr>
    </w:p>
    <w:p w14:paraId="5AC9A26A" w14:textId="7793A3DA" w:rsidR="00542D48" w:rsidRPr="00A95B82" w:rsidRDefault="00542D48" w:rsidP="00542D48">
      <w:pPr>
        <w:spacing w:line="240" w:lineRule="auto"/>
        <w:ind w:right="93"/>
        <w:rPr>
          <w:rFonts w:cs="Arial"/>
          <w:i/>
          <w:iCs/>
          <w:szCs w:val="20"/>
        </w:rPr>
      </w:pPr>
      <w:r w:rsidRPr="00A95B82">
        <w:rPr>
          <w:rFonts w:cs="Arial"/>
          <w:szCs w:val="20"/>
        </w:rPr>
        <w:t>Podpisano in žigosano bianko menico za zavarovanje resnosti ponudbe ponudnik pošlje po pošti do roka za odpiranje ponudb. Na prvo stran kuverte nalepi</w:t>
      </w:r>
      <w:r w:rsidRPr="00A95B82">
        <w:rPr>
          <w:rFonts w:cs="Arial"/>
          <w:i/>
          <w:iCs/>
          <w:szCs w:val="20"/>
        </w:rPr>
        <w:t xml:space="preserve"> obrazec št. </w:t>
      </w:r>
      <w:r w:rsidR="0067022D" w:rsidRPr="00A95B82">
        <w:rPr>
          <w:rFonts w:cs="Arial"/>
          <w:i/>
          <w:iCs/>
          <w:szCs w:val="20"/>
        </w:rPr>
        <w:t>9</w:t>
      </w:r>
      <w:r w:rsidRPr="00A95B82">
        <w:rPr>
          <w:rFonts w:cs="Arial"/>
          <w:i/>
          <w:iCs/>
          <w:szCs w:val="20"/>
        </w:rPr>
        <w:t>.</w:t>
      </w:r>
    </w:p>
    <w:p w14:paraId="77DF3860" w14:textId="77777777" w:rsidR="008D6D68" w:rsidRPr="00A95B82" w:rsidRDefault="008D6D68" w:rsidP="005178B0">
      <w:pPr>
        <w:rPr>
          <w:szCs w:val="20"/>
        </w:rPr>
      </w:pPr>
    </w:p>
    <w:p w14:paraId="6875CFF9" w14:textId="3D94400D" w:rsidR="008D6D68" w:rsidRPr="00A95B82" w:rsidRDefault="008D6D68" w:rsidP="008D6D68">
      <w:pPr>
        <w:spacing w:line="240" w:lineRule="auto"/>
        <w:ind w:right="93"/>
        <w:rPr>
          <w:rFonts w:cs="Arial"/>
          <w:i/>
          <w:iCs/>
          <w:szCs w:val="20"/>
        </w:rPr>
      </w:pPr>
      <w:r w:rsidRPr="00A95B82">
        <w:rPr>
          <w:rFonts w:cs="Arial"/>
          <w:b/>
          <w:bCs/>
          <w:szCs w:val="20"/>
        </w:rPr>
        <w:t>Dokazila:</w:t>
      </w:r>
      <w:r w:rsidRPr="00A95B82">
        <w:rPr>
          <w:rFonts w:cs="Arial"/>
          <w:szCs w:val="20"/>
        </w:rPr>
        <w:t xml:space="preserve"> Podpisana in žigosana bianco menica ter menična izjava s pooblastilom za izpolnitev za resnost ponudbe - </w:t>
      </w:r>
      <w:r w:rsidRPr="00A95B82">
        <w:rPr>
          <w:rFonts w:cs="Arial"/>
          <w:i/>
          <w:iCs/>
          <w:szCs w:val="20"/>
        </w:rPr>
        <w:t xml:space="preserve">obrazec št. </w:t>
      </w:r>
      <w:r w:rsidR="0067022D" w:rsidRPr="00A95B82">
        <w:rPr>
          <w:rFonts w:cs="Arial"/>
          <w:i/>
          <w:iCs/>
          <w:szCs w:val="20"/>
        </w:rPr>
        <w:t>3</w:t>
      </w:r>
      <w:r w:rsidRPr="00A95B82">
        <w:rPr>
          <w:rFonts w:cs="Arial"/>
          <w:i/>
          <w:iCs/>
          <w:szCs w:val="20"/>
        </w:rPr>
        <w:t>.</w:t>
      </w:r>
      <w:r w:rsidRPr="00A95B82">
        <w:rPr>
          <w:szCs w:val="20"/>
        </w:rPr>
        <w:t xml:space="preserve"> </w:t>
      </w:r>
    </w:p>
    <w:p w14:paraId="680F004B" w14:textId="77777777" w:rsidR="006374E6" w:rsidRPr="00A95B82" w:rsidRDefault="005027BF" w:rsidP="006374E6">
      <w:pPr>
        <w:pStyle w:val="Naslov4"/>
      </w:pPr>
      <w:bookmarkStart w:id="166" w:name="_Toc144369193"/>
      <w:r w:rsidRPr="00A95B82">
        <w:t>Zavarovanje</w:t>
      </w:r>
      <w:r w:rsidR="006374E6" w:rsidRPr="00A95B82">
        <w:t xml:space="preserve"> za dobro izvedbo pogodbenih obveznosti</w:t>
      </w:r>
      <w:bookmarkEnd w:id="166"/>
    </w:p>
    <w:p w14:paraId="2B5EBEEB" w14:textId="2B610456" w:rsidR="008D6D68" w:rsidRPr="00A95B82" w:rsidRDefault="008D6D68" w:rsidP="00962EF1">
      <w:pPr>
        <w:rPr>
          <w:rFonts w:cs="Arial"/>
          <w:iCs/>
          <w:szCs w:val="20"/>
        </w:rPr>
      </w:pPr>
      <w:r w:rsidRPr="00A95B82">
        <w:rPr>
          <w:rFonts w:cs="Arial"/>
          <w:iCs/>
          <w:szCs w:val="20"/>
        </w:rPr>
        <w:t>Finančno zavarovanja morajo biti brezpogojna in plačljiva na prvi poziv, izdana morajo biti po vzorcih iz razpisne dokumentacije in ne smejo vsebinsko odstopati od vzorca iz dokumentacije.</w:t>
      </w:r>
    </w:p>
    <w:p w14:paraId="5D55FFD5" w14:textId="77777777" w:rsidR="008D6D68" w:rsidRPr="00A95B82" w:rsidRDefault="008D6D68" w:rsidP="00962EF1">
      <w:pPr>
        <w:rPr>
          <w:rFonts w:cs="Arial"/>
          <w:i/>
          <w:sz w:val="18"/>
          <w:szCs w:val="18"/>
        </w:rPr>
      </w:pPr>
    </w:p>
    <w:p w14:paraId="789D13FE" w14:textId="77777777" w:rsidR="00BD7EB3" w:rsidRPr="00A95B82" w:rsidRDefault="00BD7EB3" w:rsidP="00BD7EB3">
      <w:pPr>
        <w:spacing w:line="240" w:lineRule="auto"/>
        <w:ind w:right="93"/>
        <w:rPr>
          <w:rFonts w:cs="Arial"/>
          <w:szCs w:val="20"/>
        </w:rPr>
      </w:pPr>
      <w:r w:rsidRPr="00A95B82">
        <w:rPr>
          <w:rFonts w:cs="Arial"/>
          <w:szCs w:val="20"/>
        </w:rPr>
        <w:t>Finančno zavarovanje za dobro in pravočasno izvedbo pogodbenih obveznosti v višini 10 % pogodbene vrednosti z DDV bo izbrani ponudnik predložil ob sklenitvi pogodbe. Kot finančno zavarovanje naročnik zahteva od izbranega najugodnejšega ponudnika izročitev lastne menice (neizpolnjene), s pooblastilom za unovčenje menice in menično izjavo, za čas veljavnosti od podpisa te pogodbe in enega (1) meseca po pogodbenem roku izvedbe del.</w:t>
      </w:r>
    </w:p>
    <w:p w14:paraId="3D14E139" w14:textId="77777777" w:rsidR="00BD7EB3" w:rsidRPr="00A95B82" w:rsidRDefault="00BD7EB3" w:rsidP="00BD7EB3">
      <w:pPr>
        <w:spacing w:line="240" w:lineRule="auto"/>
        <w:ind w:right="93"/>
        <w:rPr>
          <w:rFonts w:cs="Arial"/>
          <w:szCs w:val="20"/>
        </w:rPr>
      </w:pPr>
    </w:p>
    <w:p w14:paraId="65111B8D" w14:textId="24855FBC" w:rsidR="00BD7EB3" w:rsidRPr="00A95B82" w:rsidRDefault="00BD7EB3" w:rsidP="00BD7EB3">
      <w:pPr>
        <w:spacing w:line="240" w:lineRule="auto"/>
        <w:ind w:right="93"/>
        <w:rPr>
          <w:rFonts w:cs="Arial"/>
          <w:bCs/>
          <w:szCs w:val="20"/>
        </w:rPr>
      </w:pPr>
      <w:r w:rsidRPr="00A95B82">
        <w:rPr>
          <w:rFonts w:cs="Arial"/>
          <w:bCs/>
          <w:szCs w:val="20"/>
        </w:rPr>
        <w:t xml:space="preserve">Pogodba se sklepa z </w:t>
      </w:r>
      <w:proofErr w:type="spellStart"/>
      <w:r w:rsidRPr="00A95B82">
        <w:rPr>
          <w:rFonts w:cs="Arial"/>
          <w:bCs/>
          <w:szCs w:val="20"/>
        </w:rPr>
        <w:t>odložnim</w:t>
      </w:r>
      <w:proofErr w:type="spellEnd"/>
      <w:r w:rsidRPr="00A95B82">
        <w:rPr>
          <w:rFonts w:cs="Arial"/>
          <w:bCs/>
          <w:szCs w:val="20"/>
        </w:rPr>
        <w:t xml:space="preserve"> pogojem, da postane veljavna šele s predložitvijo finančnega zavarovanja za dobro izvedbo pogodbenih obveznosti. </w:t>
      </w:r>
      <w:r w:rsidRPr="00A95B82">
        <w:rPr>
          <w:rFonts w:cs="Arial"/>
          <w:szCs w:val="20"/>
        </w:rPr>
        <w:t xml:space="preserve">Naročnik bo unovčil menico kot finančno zavarovanje za dobro in pravočasno izvedbo pogodbenih obveznosti, v primerih, ki so navedeni v vzorcu pogodbe </w:t>
      </w:r>
      <w:r w:rsidRPr="00A95B82">
        <w:rPr>
          <w:rFonts w:cs="Arial"/>
          <w:i/>
          <w:szCs w:val="20"/>
        </w:rPr>
        <w:t>obrazec št</w:t>
      </w:r>
      <w:r w:rsidR="00F914A8" w:rsidRPr="00A95B82">
        <w:rPr>
          <w:rFonts w:cs="Arial"/>
          <w:i/>
          <w:szCs w:val="20"/>
        </w:rPr>
        <w:t>.</w:t>
      </w:r>
      <w:r w:rsidRPr="00A95B82">
        <w:rPr>
          <w:rFonts w:cs="Arial"/>
          <w:i/>
          <w:szCs w:val="20"/>
        </w:rPr>
        <w:t xml:space="preserve"> </w:t>
      </w:r>
      <w:r w:rsidR="00F914A8" w:rsidRPr="00A95B82">
        <w:rPr>
          <w:rFonts w:cs="Arial"/>
          <w:i/>
          <w:szCs w:val="20"/>
        </w:rPr>
        <w:t>8</w:t>
      </w:r>
      <w:r w:rsidRPr="00A95B82">
        <w:rPr>
          <w:rFonts w:cs="Arial"/>
          <w:i/>
          <w:szCs w:val="20"/>
        </w:rPr>
        <w:t xml:space="preserve"> </w:t>
      </w:r>
      <w:r w:rsidRPr="00A95B82">
        <w:rPr>
          <w:rFonts w:cs="Arial"/>
          <w:szCs w:val="20"/>
        </w:rPr>
        <w:t>(</w:t>
      </w:r>
      <w:r w:rsidR="00F914A8" w:rsidRPr="00A95B82">
        <w:rPr>
          <w:rFonts w:cs="Arial"/>
          <w:szCs w:val="20"/>
        </w:rPr>
        <w:t>16</w:t>
      </w:r>
      <w:r w:rsidRPr="00A95B82">
        <w:rPr>
          <w:rFonts w:cs="Arial"/>
          <w:szCs w:val="20"/>
        </w:rPr>
        <w:t>. člen).</w:t>
      </w:r>
    </w:p>
    <w:p w14:paraId="41BBF5B1" w14:textId="77777777" w:rsidR="00962EF1" w:rsidRPr="00A95B82" w:rsidRDefault="00962EF1" w:rsidP="00962EF1"/>
    <w:p w14:paraId="62CD620A" w14:textId="1CFBC06C" w:rsidR="00962EF1" w:rsidRPr="00A95B82" w:rsidRDefault="00962EF1" w:rsidP="00962EF1">
      <w:r w:rsidRPr="00A95B82">
        <w:t xml:space="preserve">Naročnik bo unovčil zavarovanje za dobro izvedbo obveznosti po </w:t>
      </w:r>
      <w:r w:rsidR="00635BA0" w:rsidRPr="00A95B82">
        <w:t>tej pogodbi</w:t>
      </w:r>
      <w:r w:rsidRPr="00A95B82">
        <w:t xml:space="preserve"> v primeru:</w:t>
      </w:r>
    </w:p>
    <w:p w14:paraId="4FB78F56" w14:textId="44C3D341" w:rsidR="00101F2D" w:rsidRPr="00A95B82" w:rsidRDefault="00962EF1" w:rsidP="00101F2D">
      <w:r w:rsidRPr="00A95B82">
        <w:t xml:space="preserve">- če </w:t>
      </w:r>
      <w:r w:rsidR="00442953" w:rsidRPr="00A95B82">
        <w:t xml:space="preserve">izbrani ponudnik </w:t>
      </w:r>
      <w:r w:rsidRPr="00A95B82">
        <w:t>ne bo pričel izvajati svojih pogodbenih obveznosti v skladu z določili pogodbe</w:t>
      </w:r>
      <w:r w:rsidR="00101F2D" w:rsidRPr="00A95B82">
        <w:t xml:space="preserve"> ali</w:t>
      </w:r>
    </w:p>
    <w:p w14:paraId="12D09FCE" w14:textId="2BFB9CCF" w:rsidR="00101F2D" w:rsidRPr="00A95B82" w:rsidRDefault="00101F2D" w:rsidP="00101F2D">
      <w:r w:rsidRPr="00A95B82">
        <w:t xml:space="preserve">- v primeru, da izvajalec po lastni krivdi odstopi od pogodbe ali </w:t>
      </w:r>
    </w:p>
    <w:p w14:paraId="20C816D2" w14:textId="28091BE4" w:rsidR="00962EF1" w:rsidRPr="00A95B82" w:rsidRDefault="00101F2D" w:rsidP="00101F2D">
      <w:r w:rsidRPr="00A95B82">
        <w:t>- v primeru, da naročnik po krivdi izvajalca odstopi od pogodbe.</w:t>
      </w:r>
    </w:p>
    <w:p w14:paraId="6970448B" w14:textId="77777777" w:rsidR="00962EF1" w:rsidRPr="00A95B82" w:rsidRDefault="00962EF1" w:rsidP="00962EF1"/>
    <w:p w14:paraId="1302791E" w14:textId="1E3CBF0A" w:rsidR="00962EF1" w:rsidRPr="00A95B82" w:rsidRDefault="00962EF1" w:rsidP="00962EF1">
      <w:r w:rsidRPr="00A95B82">
        <w:t>Če se bodo med trajanjem te pogodbe spremenili roki za izvedbo posla, vrsta blaga ali storitve, kakovost in količina, bo moral izvajalec temu ustrezno spremeniti tudi zavarovanje oziroma podaljšati njeno veljavnost.</w:t>
      </w:r>
    </w:p>
    <w:p w14:paraId="0B81C367" w14:textId="77777777" w:rsidR="0067022D" w:rsidRPr="00A95B82" w:rsidRDefault="0067022D" w:rsidP="00962EF1"/>
    <w:p w14:paraId="73F93B9C" w14:textId="7B71F45D" w:rsidR="0067022D" w:rsidRPr="00A95B82" w:rsidRDefault="0067022D" w:rsidP="00962EF1">
      <w:r w:rsidRPr="00A95B82">
        <w:rPr>
          <w:rFonts w:cs="Arial"/>
          <w:szCs w:val="20"/>
        </w:rPr>
        <w:t>DOKAZILA: Skupaj s ponudbo mora ponudnik predložiti parafirano, to je s strani ponudnika podpisano izjavo o finančnem zavarovanju, ki služi kot dokazilo o sprejemanju načina finančnega zavarovanja (obrazec št. 4).</w:t>
      </w:r>
    </w:p>
    <w:p w14:paraId="57972BA6" w14:textId="3BCD3217" w:rsidR="002C427C" w:rsidRPr="00A95B82" w:rsidRDefault="008719FF" w:rsidP="002C427C">
      <w:pPr>
        <w:pStyle w:val="Naslov2"/>
      </w:pPr>
      <w:bookmarkStart w:id="167" w:name="_Toc467501200"/>
      <w:bookmarkStart w:id="168" w:name="_Toc467501201"/>
      <w:bookmarkStart w:id="169" w:name="_Toc509686761"/>
      <w:bookmarkStart w:id="170" w:name="_Toc509690869"/>
      <w:bookmarkStart w:id="171" w:name="_Toc509692026"/>
      <w:bookmarkStart w:id="172" w:name="_Toc144369194"/>
      <w:bookmarkEnd w:id="167"/>
      <w:bookmarkEnd w:id="168"/>
      <w:bookmarkEnd w:id="169"/>
      <w:bookmarkEnd w:id="170"/>
      <w:bookmarkEnd w:id="171"/>
      <w:r w:rsidRPr="00A95B82">
        <w:t>D</w:t>
      </w:r>
      <w:r w:rsidR="0017436F" w:rsidRPr="00A95B82">
        <w:t>ruga določila za pripravo ponudbe</w:t>
      </w:r>
      <w:bookmarkEnd w:id="172"/>
    </w:p>
    <w:p w14:paraId="5D72619C" w14:textId="77777777" w:rsidR="002C427C" w:rsidRPr="00A95B82" w:rsidRDefault="002C427C" w:rsidP="002C427C">
      <w:pPr>
        <w:pStyle w:val="Naslov3"/>
      </w:pPr>
      <w:bookmarkStart w:id="173" w:name="_Toc336851754"/>
      <w:bookmarkStart w:id="174" w:name="_Toc336851802"/>
      <w:bookmarkStart w:id="175" w:name="_Toc144369195"/>
      <w:r w:rsidRPr="00A95B82">
        <w:t>Skupna ponudba</w:t>
      </w:r>
      <w:bookmarkEnd w:id="173"/>
      <w:bookmarkEnd w:id="174"/>
      <w:bookmarkEnd w:id="175"/>
    </w:p>
    <w:p w14:paraId="293C483D" w14:textId="7162FA99" w:rsidR="002C427C" w:rsidRPr="00A95B82" w:rsidRDefault="002C427C" w:rsidP="002C427C">
      <w:r w:rsidRPr="00A95B82">
        <w:t xml:space="preserve">V primeru, da skupina </w:t>
      </w:r>
      <w:r w:rsidR="00097A70" w:rsidRPr="00A95B82">
        <w:t xml:space="preserve">ponudnikov </w:t>
      </w:r>
      <w:r w:rsidRPr="00A95B82">
        <w:t>predloži skupno ponudbo, mora vsak ponudnik izpolnjevati vse pogoje</w:t>
      </w:r>
      <w:r w:rsidR="001C6056" w:rsidRPr="00A95B82">
        <w:t>, določene v točk</w:t>
      </w:r>
      <w:r w:rsidR="007310A2" w:rsidRPr="00A95B82">
        <w:t xml:space="preserve">i </w:t>
      </w:r>
      <w:bookmarkStart w:id="176" w:name="_Hlk144208354"/>
      <w:r w:rsidR="00E3171A" w:rsidRPr="00A95B82">
        <w:t xml:space="preserve">8.1.1 in </w:t>
      </w:r>
      <w:r w:rsidR="007310A2" w:rsidRPr="00A95B82">
        <w:t>8.1</w:t>
      </w:r>
      <w:r w:rsidR="00E3171A" w:rsidRPr="00A95B82">
        <w:t>.2</w:t>
      </w:r>
      <w:bookmarkEnd w:id="176"/>
      <w:r w:rsidR="00E3171A" w:rsidRPr="00A95B82">
        <w:t xml:space="preserve">. </w:t>
      </w:r>
      <w:r w:rsidR="00A0456C" w:rsidRPr="00A95B82">
        <w:t>Vsi ponudniki v skupni ponudbi morajo podati dokumente, ki se nanašajo na dokazovanje navedenih pogojev, posamično.</w:t>
      </w:r>
    </w:p>
    <w:p w14:paraId="08AC099B" w14:textId="77777777" w:rsidR="00A0456C" w:rsidRPr="00A95B82" w:rsidRDefault="00A0456C" w:rsidP="002C427C"/>
    <w:p w14:paraId="4AF930B0" w14:textId="506BEF2B" w:rsidR="001C6056" w:rsidRPr="00A95B82" w:rsidRDefault="001C6056" w:rsidP="002C427C">
      <w:r w:rsidRPr="00A95B82">
        <w:t>Pogoje, določene v točk</w:t>
      </w:r>
      <w:r w:rsidR="007310A2" w:rsidRPr="00A95B82">
        <w:t xml:space="preserve">i 8.1.3 </w:t>
      </w:r>
      <w:r w:rsidR="00470CB5" w:rsidRPr="00A95B82">
        <w:t xml:space="preserve">lahko </w:t>
      </w:r>
      <w:r w:rsidRPr="00A95B82">
        <w:t>ponudniki izpolnjujejo kumulativno. Dokumente, ki se nanašajo na dokazovanje teh pogojev, poda katerikoli ponudnik v skupni ponudbi.</w:t>
      </w:r>
    </w:p>
    <w:p w14:paraId="54CD9E50" w14:textId="77777777" w:rsidR="003D588D" w:rsidRPr="00A95B82" w:rsidRDefault="003D588D" w:rsidP="002C427C"/>
    <w:p w14:paraId="6F3F3CC0" w14:textId="77777777" w:rsidR="00D432DE" w:rsidRPr="00A95B82" w:rsidRDefault="00D432DE" w:rsidP="00D432DE">
      <w:r w:rsidRPr="00A95B82">
        <w:t>Vsi ponudniki v skupni ponudbi morajo izpolniti ESPD posamično in v njem navesti vse zahtevane podatke.</w:t>
      </w:r>
    </w:p>
    <w:p w14:paraId="680A7BD9" w14:textId="77777777" w:rsidR="00D432DE" w:rsidRPr="00A95B82" w:rsidRDefault="00D432DE" w:rsidP="002C427C"/>
    <w:p w14:paraId="46DC34CA" w14:textId="77777777" w:rsidR="00A0456C" w:rsidRPr="00A95B82" w:rsidRDefault="00A0456C" w:rsidP="002C427C">
      <w:r w:rsidRPr="00A95B82">
        <w:t>Obraz</w:t>
      </w:r>
      <w:r w:rsidR="00470CB5" w:rsidRPr="00A95B82">
        <w:t>e</w:t>
      </w:r>
      <w:r w:rsidRPr="00A95B82">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A95B82">
        <w:t xml:space="preserve">biti </w:t>
      </w:r>
      <w:r w:rsidRPr="00A95B82">
        <w:t>seštevek vseh zneskov zavarovanj najmanj v višini zahtevanega zneska.</w:t>
      </w:r>
    </w:p>
    <w:p w14:paraId="08E1FE48" w14:textId="77777777" w:rsidR="00F90F84" w:rsidRPr="00A95B82" w:rsidRDefault="00F90F84" w:rsidP="002C427C"/>
    <w:p w14:paraId="60E4BBEA" w14:textId="048BAF1A" w:rsidR="00A0456C" w:rsidRPr="00A95B82" w:rsidRDefault="00A0456C" w:rsidP="002C427C">
      <w:r w:rsidRPr="00A95B82">
        <w:t>V primeru skupne ponudbe naj pravne osebe v obrazcu »</w:t>
      </w:r>
      <w:r w:rsidR="007149CA" w:rsidRPr="00A95B82">
        <w:t>ESPD</w:t>
      </w:r>
      <w:r w:rsidRPr="00A95B82">
        <w:t>« navedejo vse, ki bodo sodelovali v tej skupni ponudbi</w:t>
      </w:r>
      <w:r w:rsidR="00E210D4" w:rsidRPr="00A95B82">
        <w:t xml:space="preserve"> (v oddelku A Dela II ESPD)</w:t>
      </w:r>
      <w:r w:rsidRPr="00A95B82">
        <w:t>. Ponudniki, ki nastopajo v skupni ponudbi, lahko navedejo tudi eno izmed pravnih oseb</w:t>
      </w:r>
      <w:r w:rsidR="00E30CD0" w:rsidRPr="00A95B82">
        <w:t>,</w:t>
      </w:r>
      <w:r w:rsidRPr="00A95B82">
        <w:t xml:space="preserve"> s katero bo naročnik komuniciral</w:t>
      </w:r>
      <w:r w:rsidR="00EC4178" w:rsidRPr="00A95B82">
        <w:t xml:space="preserve"> do sprejema odločitve o naročilu</w:t>
      </w:r>
      <w:r w:rsidRPr="00A95B82">
        <w:t xml:space="preserve">, v nasprotnem primeru bo naročnik vse dokumente </w:t>
      </w:r>
      <w:r w:rsidR="00EC5C94" w:rsidRPr="00A95B82">
        <w:t>naslavljal</w:t>
      </w:r>
      <w:r w:rsidRPr="00A95B82">
        <w:t xml:space="preserve"> na vse ponudnike, ki bodo sodelovali v skupni ponudbi.</w:t>
      </w:r>
    </w:p>
    <w:p w14:paraId="0F6A2656" w14:textId="643E39E4" w:rsidR="00A0456C" w:rsidRPr="00A95B82" w:rsidRDefault="00A0456C" w:rsidP="002C427C">
      <w:pPr>
        <w:rPr>
          <w:rFonts w:cs="Arial"/>
          <w:i/>
          <w:sz w:val="18"/>
          <w:szCs w:val="18"/>
          <w:highlight w:val="yellow"/>
        </w:rPr>
      </w:pPr>
    </w:p>
    <w:p w14:paraId="764D58E0" w14:textId="77777777" w:rsidR="003D588D" w:rsidRPr="00A95B82" w:rsidRDefault="003D588D" w:rsidP="002C427C">
      <w:r w:rsidRPr="00A95B82">
        <w:t>V kolikor skupna ponudba ni podana za vse sklope, naj bo iz navedbe razvidno, za katere sklope je podana skupna ponudba, in kateri skupni ponudniki oddajajo ponudbo za posamezen sklop.</w:t>
      </w:r>
    </w:p>
    <w:p w14:paraId="10578CF4" w14:textId="77777777" w:rsidR="003D588D" w:rsidRPr="00A95B82" w:rsidRDefault="003D588D" w:rsidP="002C427C"/>
    <w:p w14:paraId="09C71E9F" w14:textId="24A7E96B" w:rsidR="00A0456C" w:rsidRPr="00A95B82" w:rsidRDefault="00A0456C" w:rsidP="002C427C">
      <w:r w:rsidRPr="00A95B82">
        <w:t xml:space="preserve">V primeru, da bo takšna skupina ponudnikov izbrana za izvedbo predmetnega naročila, bo naročnik </w:t>
      </w:r>
      <w:r w:rsidR="003D588D" w:rsidRPr="00A95B82">
        <w:t>zahteval</w:t>
      </w:r>
      <w:r w:rsidRPr="00A95B82">
        <w:t xml:space="preserve"> akt o skupni izvedbi naročila (na primer pogodbo o sodelovanju), v katerem bodo natančno opredeljene naloge in odgovornost posameznih ponudnikov za izvedbo naročila. Ne glede na to pa ponudniki odgovarjajo naročniku solidarno.</w:t>
      </w:r>
    </w:p>
    <w:p w14:paraId="72CF2CCB" w14:textId="77777777" w:rsidR="000D7141" w:rsidRPr="00A95B82" w:rsidRDefault="000D7141" w:rsidP="002C427C"/>
    <w:p w14:paraId="015453B3" w14:textId="77777777" w:rsidR="000D7141" w:rsidRPr="00A95B82" w:rsidRDefault="000D7141" w:rsidP="000D7141">
      <w:pPr>
        <w:spacing w:line="240" w:lineRule="auto"/>
        <w:rPr>
          <w:rFonts w:cs="Arial"/>
          <w:szCs w:val="20"/>
          <w:lang w:eastAsia="sl-SI"/>
        </w:rPr>
      </w:pPr>
      <w:r w:rsidRPr="00A95B82">
        <w:rPr>
          <w:rFonts w:cs="Arial"/>
          <w:szCs w:val="20"/>
          <w:lang w:eastAsia="sl-SI"/>
        </w:rPr>
        <w:t>Pravni akt o skupni izvedbi naročila mora biti podpisan in žigosan s strani vseh ponudnikov-partnerjev (skupna ponudba), ki sodelujejo pri izvedbi naročila. Navedeni pravni akt mora natančno opredeliti:</w:t>
      </w:r>
    </w:p>
    <w:p w14:paraId="1096D722"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medsebojno odgovornost posameznih članov skupine za izvedbo naročila znotraj skupine,</w:t>
      </w:r>
    </w:p>
    <w:p w14:paraId="05C7F28F"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neomejeno solidarno odgovornost članov skupine do naročnika glede vseh pogodbenih obveznosti,</w:t>
      </w:r>
    </w:p>
    <w:p w14:paraId="62B10072"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 xml:space="preserve">glavnega nosilca izvedbe pogodbenih obveznosti, s katerim bo naročnik komuniciral, </w:t>
      </w:r>
    </w:p>
    <w:p w14:paraId="3B6B0937"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navedbo člana/ov skupine, kateremu naročnik vroči odločitev o oddaji naročila (v kolikor to ni navedeno, bo naročnik vročal odločitve vsem članom skupine ponudnikov),</w:t>
      </w:r>
    </w:p>
    <w:p w14:paraId="144D6570"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nosilca finančnih obračunov in transakcij z navedbo transakcijskega računa, preko katerega se bo izvajalo plačevanje izvedenih pogodbenih obveznosti,</w:t>
      </w:r>
    </w:p>
    <w:p w14:paraId="78394716"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nosilca zavarovanja pogodbenih obveznosti iz naslova dobre izvedbe del,</w:t>
      </w:r>
    </w:p>
    <w:p w14:paraId="4869092F"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določila v primeru izstopa partnerja,</w:t>
      </w:r>
    </w:p>
    <w:p w14:paraId="00922306"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pooblastilo vodilnemu partnerju,</w:t>
      </w:r>
    </w:p>
    <w:p w14:paraId="01565395"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opredelitev deležev in področje dela,</w:t>
      </w:r>
    </w:p>
    <w:p w14:paraId="67D129A9" w14:textId="77777777" w:rsidR="000D7141" w:rsidRPr="00A95B82" w:rsidRDefault="000D7141" w:rsidP="00922C08">
      <w:pPr>
        <w:numPr>
          <w:ilvl w:val="0"/>
          <w:numId w:val="13"/>
        </w:numPr>
        <w:spacing w:after="200" w:line="240" w:lineRule="auto"/>
        <w:contextualSpacing/>
        <w:jc w:val="left"/>
        <w:rPr>
          <w:rFonts w:cs="Arial"/>
          <w:szCs w:val="20"/>
          <w:lang w:eastAsia="sl-SI"/>
        </w:rPr>
      </w:pPr>
      <w:r w:rsidRPr="00A95B82">
        <w:rPr>
          <w:rFonts w:cs="Arial"/>
          <w:szCs w:val="20"/>
          <w:lang w:eastAsia="sl-SI"/>
        </w:rPr>
        <w:t>podpisnika pogodbe.</w:t>
      </w:r>
    </w:p>
    <w:p w14:paraId="36EE7328" w14:textId="77777777" w:rsidR="00A0456C" w:rsidRPr="00A95B82" w:rsidRDefault="00A0456C" w:rsidP="00A0456C">
      <w:pPr>
        <w:pStyle w:val="Naslov3"/>
      </w:pPr>
      <w:bookmarkStart w:id="177" w:name="_Toc336851755"/>
      <w:bookmarkStart w:id="178" w:name="_Toc336851803"/>
      <w:bookmarkStart w:id="179" w:name="_Toc144369196"/>
      <w:r w:rsidRPr="00A95B82">
        <w:t>Ponudba s podizvajalci</w:t>
      </w:r>
      <w:bookmarkEnd w:id="177"/>
      <w:bookmarkEnd w:id="178"/>
      <w:bookmarkEnd w:id="179"/>
    </w:p>
    <w:p w14:paraId="74C4A49D" w14:textId="77777777" w:rsidR="00A0456C" w:rsidRPr="00A95B82" w:rsidRDefault="002A4D70" w:rsidP="00AF1F2F">
      <w:r w:rsidRPr="00A95B82">
        <w:t xml:space="preserve">V primeru, da bo ponudnik pri izvedbi naročila sodeloval s podizvajalci, mora v ESPD navesti vse </w:t>
      </w:r>
      <w:r w:rsidR="00470CB5" w:rsidRPr="00A95B82">
        <w:t xml:space="preserve">predlagane </w:t>
      </w:r>
      <w:r w:rsidRPr="00A95B82">
        <w:t>podizvajalce. Ponudnik mora v ponudbi predložiti tudi izpolnjene obrazce ESPD za vsakega podizvajalca, s katerim bo sodeloval pri naročilu.</w:t>
      </w:r>
    </w:p>
    <w:p w14:paraId="1800C5D0" w14:textId="4774C10C" w:rsidR="002A367F" w:rsidRPr="00A95B82" w:rsidRDefault="002A367F" w:rsidP="00A0456C">
      <w:pPr>
        <w:rPr>
          <w:rFonts w:cs="Arial"/>
          <w:i/>
          <w:sz w:val="18"/>
          <w:szCs w:val="18"/>
          <w:highlight w:val="yellow"/>
        </w:rPr>
      </w:pPr>
    </w:p>
    <w:p w14:paraId="70B17EA6" w14:textId="77777777" w:rsidR="00A0456C" w:rsidRPr="00A95B82" w:rsidRDefault="002A367F" w:rsidP="00A0456C">
      <w:r w:rsidRPr="00A95B82">
        <w:t xml:space="preserve">V kolikor ponudnik podizvajalca ne prijavlja na vse sklope, naj bo iz navedbe v </w:t>
      </w:r>
      <w:r w:rsidR="00EF75B8" w:rsidRPr="00A95B82">
        <w:t>ESPD za posameznega podizvajalca</w:t>
      </w:r>
      <w:r w:rsidRPr="00A95B82">
        <w:t xml:space="preserve"> razvidno, za katere sklope je prijavljen posamezen podizvajalec.</w:t>
      </w:r>
    </w:p>
    <w:p w14:paraId="64548816" w14:textId="77777777" w:rsidR="002A367F" w:rsidRPr="00A95B82" w:rsidRDefault="002A367F" w:rsidP="00A0456C"/>
    <w:p w14:paraId="19F58F7B" w14:textId="77777777" w:rsidR="00EF75B8" w:rsidRPr="00A95B82" w:rsidRDefault="00EF75B8" w:rsidP="00A0456C">
      <w:r w:rsidRPr="00A95B82">
        <w:t>V kolikor bodo pri podizvajalc</w:t>
      </w:r>
      <w:r w:rsidR="0077559D" w:rsidRPr="00A95B82">
        <w:t>u</w:t>
      </w:r>
      <w:r w:rsidRPr="00A95B82">
        <w:t xml:space="preserve"> obstajali razlogi za izključitev </w:t>
      </w:r>
      <w:r w:rsidR="006F7F52" w:rsidRPr="00A95B82">
        <w:t xml:space="preserve">oziroma ne bo izpolnjeval ustreznih pogojev za sodelovanje </w:t>
      </w:r>
      <w:r w:rsidRPr="00A95B82">
        <w:t xml:space="preserve">iz točke </w:t>
      </w:r>
      <w:r w:rsidR="00166B3B" w:rsidRPr="00A95B82">
        <w:t>8</w:t>
      </w:r>
      <w:r w:rsidRPr="00A95B82">
        <w:t>.1 teh navodil, bo naročnik podizvajalca zavrnil</w:t>
      </w:r>
      <w:r w:rsidR="0077559D" w:rsidRPr="00A95B82">
        <w:t xml:space="preserve"> in zahteval njegovo zamenjavo</w:t>
      </w:r>
      <w:r w:rsidRPr="00A95B82">
        <w:t>.</w:t>
      </w:r>
    </w:p>
    <w:p w14:paraId="7C8E3334" w14:textId="77777777" w:rsidR="00EF75B8" w:rsidRPr="00A95B82" w:rsidRDefault="00EF75B8" w:rsidP="00A0456C"/>
    <w:p w14:paraId="764F43B4" w14:textId="7EE366C8" w:rsidR="00EF75B8" w:rsidRPr="00A95B82" w:rsidRDefault="00AD1AA2" w:rsidP="00AD1AA2">
      <w:r w:rsidRPr="00A95B82">
        <w:t xml:space="preserve">Podizvajalec mora enako kot ponudnik izpolnjevati pogoje pod točkami </w:t>
      </w:r>
      <w:r w:rsidR="00E3171A" w:rsidRPr="00A95B82">
        <w:t>8.1</w:t>
      </w:r>
      <w:r w:rsidRPr="00A95B82">
        <w:t xml:space="preserve"> teh navodil</w:t>
      </w:r>
      <w:r w:rsidR="00E3171A" w:rsidRPr="00A95B82">
        <w:t>.</w:t>
      </w:r>
    </w:p>
    <w:p w14:paraId="59E54D4B" w14:textId="77777777" w:rsidR="00EF75B8" w:rsidRPr="00A95B82" w:rsidRDefault="00EF75B8" w:rsidP="00AD1AA2"/>
    <w:p w14:paraId="4CD32EA8" w14:textId="77777777" w:rsidR="00AD1AA2" w:rsidRPr="00A95B82" w:rsidRDefault="00AD1AA2" w:rsidP="00AD1AA2">
      <w:r w:rsidRPr="00A95B82">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A95B82" w:rsidRDefault="00EF75B8" w:rsidP="00AD1AA2"/>
    <w:p w14:paraId="290F2F8A" w14:textId="77777777" w:rsidR="0077559D" w:rsidRPr="00A95B82" w:rsidRDefault="0077559D" w:rsidP="0077559D">
      <w:pPr>
        <w:rPr>
          <w:rFonts w:eastAsia="Times New Roman" w:cs="Arial"/>
          <w:szCs w:val="20"/>
          <w:lang w:eastAsia="sl-SI"/>
        </w:rPr>
      </w:pPr>
      <w:r w:rsidRPr="00A95B82">
        <w:rPr>
          <w:rFonts w:eastAsia="Times New Roman" w:cs="Arial"/>
          <w:szCs w:val="20"/>
          <w:lang w:eastAsia="sl-SI"/>
        </w:rPr>
        <w:t>Če bo ponudnik izvajal javno naročilo s podizvajalci, mora v ponudbi:</w:t>
      </w:r>
    </w:p>
    <w:p w14:paraId="469F8EC2" w14:textId="77777777" w:rsidR="0077559D" w:rsidRPr="00A95B82" w:rsidRDefault="0077559D" w:rsidP="00922C08">
      <w:pPr>
        <w:numPr>
          <w:ilvl w:val="0"/>
          <w:numId w:val="10"/>
        </w:numPr>
        <w:rPr>
          <w:rFonts w:eastAsia="Times New Roman" w:cs="Arial"/>
          <w:szCs w:val="20"/>
          <w:lang w:eastAsia="sl-SI"/>
        </w:rPr>
      </w:pPr>
      <w:r w:rsidRPr="00A95B82">
        <w:rPr>
          <w:rFonts w:eastAsia="Times New Roman" w:cs="Arial"/>
          <w:szCs w:val="20"/>
          <w:lang w:eastAsia="sl-SI"/>
        </w:rPr>
        <w:t xml:space="preserve">navesti vse podizvajalce ter vsak del javnega naročila, ki ga namerava oddati v </w:t>
      </w:r>
      <w:proofErr w:type="spellStart"/>
      <w:r w:rsidRPr="00A95B82">
        <w:rPr>
          <w:rFonts w:eastAsia="Times New Roman" w:cs="Arial"/>
          <w:szCs w:val="20"/>
          <w:lang w:eastAsia="sl-SI"/>
        </w:rPr>
        <w:t>podizvajanje</w:t>
      </w:r>
      <w:proofErr w:type="spellEnd"/>
      <w:r w:rsidRPr="00A95B82">
        <w:rPr>
          <w:rFonts w:eastAsia="Times New Roman" w:cs="Arial"/>
          <w:szCs w:val="20"/>
          <w:lang w:eastAsia="sl-SI"/>
        </w:rPr>
        <w:t>,</w:t>
      </w:r>
      <w:r w:rsidRPr="00A95B82">
        <w:rPr>
          <w:rFonts w:ascii="Times New Roman" w:eastAsia="Times New Roman" w:hAnsi="Times New Roman"/>
          <w:sz w:val="24"/>
          <w:szCs w:val="24"/>
          <w:lang w:eastAsia="sl-SI"/>
        </w:rPr>
        <w:t xml:space="preserve"> </w:t>
      </w:r>
    </w:p>
    <w:p w14:paraId="72348935" w14:textId="77777777" w:rsidR="0077559D" w:rsidRPr="00A95B82" w:rsidRDefault="0077559D" w:rsidP="00922C08">
      <w:pPr>
        <w:numPr>
          <w:ilvl w:val="0"/>
          <w:numId w:val="10"/>
        </w:numPr>
        <w:rPr>
          <w:rFonts w:eastAsia="Times New Roman" w:cs="Arial"/>
          <w:szCs w:val="20"/>
          <w:lang w:eastAsia="sl-SI"/>
        </w:rPr>
      </w:pPr>
      <w:r w:rsidRPr="00A95B82">
        <w:rPr>
          <w:rFonts w:eastAsia="Times New Roman" w:cs="Arial"/>
          <w:szCs w:val="20"/>
          <w:lang w:eastAsia="sl-SI"/>
        </w:rPr>
        <w:t>kontaktne podatke in zakonite zastopnike predlaganih podizvajalcev,</w:t>
      </w:r>
      <w:r w:rsidRPr="00A95B82">
        <w:rPr>
          <w:rFonts w:ascii="Times New Roman" w:eastAsia="Times New Roman" w:hAnsi="Times New Roman"/>
          <w:sz w:val="24"/>
          <w:szCs w:val="24"/>
          <w:lang w:eastAsia="sl-SI"/>
        </w:rPr>
        <w:t xml:space="preserve"> </w:t>
      </w:r>
    </w:p>
    <w:p w14:paraId="6480A333" w14:textId="77777777" w:rsidR="0077559D" w:rsidRPr="00A95B82" w:rsidRDefault="0077559D" w:rsidP="00922C08">
      <w:pPr>
        <w:numPr>
          <w:ilvl w:val="0"/>
          <w:numId w:val="10"/>
        </w:numPr>
        <w:rPr>
          <w:rFonts w:eastAsia="Times New Roman" w:cs="Arial"/>
          <w:szCs w:val="20"/>
          <w:lang w:eastAsia="sl-SI"/>
        </w:rPr>
      </w:pPr>
      <w:r w:rsidRPr="00A95B82">
        <w:rPr>
          <w:rFonts w:eastAsia="Times New Roman" w:cs="Arial"/>
          <w:szCs w:val="20"/>
          <w:lang w:eastAsia="sl-SI"/>
        </w:rPr>
        <w:t>izpolnjene ESPD teh podizvajalcev v skladu z 79. členom ZJN-3 ter</w:t>
      </w:r>
      <w:r w:rsidRPr="00A95B82">
        <w:rPr>
          <w:rFonts w:ascii="Times New Roman" w:eastAsia="Times New Roman" w:hAnsi="Times New Roman"/>
          <w:sz w:val="24"/>
          <w:szCs w:val="24"/>
          <w:lang w:eastAsia="sl-SI"/>
        </w:rPr>
        <w:t xml:space="preserve"> </w:t>
      </w:r>
    </w:p>
    <w:p w14:paraId="3601B990" w14:textId="10BE432C" w:rsidR="0077559D" w:rsidRPr="00A95B82" w:rsidRDefault="0077559D" w:rsidP="00922C08">
      <w:pPr>
        <w:numPr>
          <w:ilvl w:val="0"/>
          <w:numId w:val="10"/>
        </w:numPr>
        <w:rPr>
          <w:rFonts w:eastAsia="Times New Roman" w:cs="Arial"/>
          <w:szCs w:val="20"/>
          <w:lang w:eastAsia="sl-SI"/>
        </w:rPr>
      </w:pPr>
      <w:r w:rsidRPr="00A95B82">
        <w:rPr>
          <w:rFonts w:eastAsia="Times New Roman" w:cs="Arial"/>
          <w:szCs w:val="20"/>
          <w:lang w:eastAsia="sl-SI"/>
        </w:rPr>
        <w:t xml:space="preserve">priložiti zahtevo podizvajalca za neposredno plačilo, </w:t>
      </w:r>
      <w:r w:rsidRPr="00A95B82">
        <w:rPr>
          <w:rFonts w:eastAsia="Times New Roman" w:cs="Arial"/>
          <w:b/>
          <w:bCs/>
          <w:szCs w:val="20"/>
          <w:lang w:eastAsia="sl-SI"/>
        </w:rPr>
        <w:t>če podizvajalec to zahteva</w:t>
      </w:r>
      <w:r w:rsidR="00646279" w:rsidRPr="00A95B82">
        <w:rPr>
          <w:rFonts w:eastAsia="Times New Roman" w:cs="Arial"/>
          <w:b/>
          <w:bCs/>
          <w:szCs w:val="20"/>
          <w:lang w:eastAsia="sl-SI"/>
        </w:rPr>
        <w:t xml:space="preserve"> </w:t>
      </w:r>
      <w:r w:rsidR="00646279" w:rsidRPr="00A95B82">
        <w:rPr>
          <w:rFonts w:eastAsia="Times New Roman" w:cs="Arial"/>
          <w:i/>
          <w:iCs/>
          <w:szCs w:val="20"/>
          <w:lang w:eastAsia="sl-SI"/>
        </w:rPr>
        <w:t xml:space="preserve">(obrazec št. </w:t>
      </w:r>
      <w:r w:rsidR="00F914A8" w:rsidRPr="00A95B82">
        <w:rPr>
          <w:rFonts w:eastAsia="Times New Roman" w:cs="Arial"/>
          <w:i/>
          <w:iCs/>
          <w:szCs w:val="20"/>
          <w:lang w:eastAsia="sl-SI"/>
        </w:rPr>
        <w:t>2</w:t>
      </w:r>
      <w:r w:rsidR="00646279" w:rsidRPr="00A95B82">
        <w:rPr>
          <w:rFonts w:eastAsia="Times New Roman" w:cs="Arial"/>
          <w:i/>
          <w:iCs/>
          <w:szCs w:val="20"/>
          <w:lang w:eastAsia="sl-SI"/>
        </w:rPr>
        <w:t>)</w:t>
      </w:r>
      <w:r w:rsidRPr="00A95B82">
        <w:rPr>
          <w:rFonts w:eastAsia="Times New Roman" w:cs="Arial"/>
          <w:i/>
          <w:iCs/>
          <w:szCs w:val="20"/>
          <w:lang w:eastAsia="sl-SI"/>
        </w:rPr>
        <w:t>.</w:t>
      </w:r>
    </w:p>
    <w:p w14:paraId="7B38A193" w14:textId="77777777" w:rsidR="0077559D" w:rsidRPr="00A95B82" w:rsidRDefault="0077559D" w:rsidP="0077559D">
      <w:pPr>
        <w:rPr>
          <w:rFonts w:eastAsia="Times New Roman" w:cs="Arial"/>
          <w:szCs w:val="20"/>
          <w:lang w:eastAsia="sl-SI"/>
        </w:rPr>
      </w:pPr>
    </w:p>
    <w:p w14:paraId="469B838E" w14:textId="77777777" w:rsidR="0077559D" w:rsidRPr="00A95B82" w:rsidRDefault="0077559D" w:rsidP="0077559D">
      <w:pPr>
        <w:rPr>
          <w:rFonts w:eastAsia="Times New Roman" w:cs="Arial"/>
          <w:szCs w:val="20"/>
          <w:lang w:eastAsia="sl-SI"/>
        </w:rPr>
      </w:pPr>
      <w:r w:rsidRPr="00A95B82">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A95B82" w:rsidRDefault="0077559D" w:rsidP="0077559D">
      <w:pPr>
        <w:ind w:left="357"/>
        <w:rPr>
          <w:rFonts w:eastAsia="Times New Roman" w:cs="Arial"/>
          <w:szCs w:val="20"/>
          <w:lang w:eastAsia="sl-SI"/>
        </w:rPr>
      </w:pPr>
    </w:p>
    <w:p w14:paraId="05A42EFA" w14:textId="77777777" w:rsidR="0077559D" w:rsidRPr="00A95B82" w:rsidRDefault="0077559D" w:rsidP="0077559D">
      <w:pPr>
        <w:rPr>
          <w:rFonts w:eastAsia="Times New Roman" w:cs="Arial"/>
          <w:szCs w:val="20"/>
          <w:lang w:eastAsia="sl-SI"/>
        </w:rPr>
      </w:pPr>
      <w:r w:rsidRPr="00A95B82">
        <w:rPr>
          <w:rFonts w:eastAsia="Times New Roman" w:cs="Arial"/>
          <w:szCs w:val="20"/>
          <w:lang w:eastAsia="sl-SI"/>
        </w:rPr>
        <w:t>Naročnik bo zavrnil vsakega</w:t>
      </w:r>
      <w:r w:rsidR="005571B4" w:rsidRPr="00A95B82">
        <w:rPr>
          <w:rFonts w:eastAsia="Times New Roman" w:cs="Arial"/>
          <w:szCs w:val="20"/>
          <w:lang w:eastAsia="sl-SI"/>
        </w:rPr>
        <w:t xml:space="preserve"> naknadno nominiranega</w:t>
      </w:r>
      <w:r w:rsidRPr="00A95B82">
        <w:rPr>
          <w:rFonts w:eastAsia="Times New Roman" w:cs="Arial"/>
          <w:szCs w:val="20"/>
          <w:lang w:eastAsia="sl-SI"/>
        </w:rPr>
        <w:t xml:space="preserve"> podizvajalca: </w:t>
      </w:r>
    </w:p>
    <w:p w14:paraId="06AAF1AF" w14:textId="77777777" w:rsidR="0077559D" w:rsidRPr="00A95B82" w:rsidRDefault="0077559D" w:rsidP="00922C08">
      <w:pPr>
        <w:numPr>
          <w:ilvl w:val="0"/>
          <w:numId w:val="11"/>
        </w:numPr>
        <w:rPr>
          <w:rFonts w:eastAsia="Times New Roman" w:cs="Arial"/>
          <w:szCs w:val="20"/>
          <w:lang w:eastAsia="sl-SI"/>
        </w:rPr>
      </w:pPr>
      <w:r w:rsidRPr="00A95B82">
        <w:rPr>
          <w:rFonts w:eastAsia="Times New Roman" w:cs="Arial"/>
          <w:szCs w:val="20"/>
          <w:lang w:eastAsia="sl-SI"/>
        </w:rPr>
        <w:t xml:space="preserve">če zanj obstajajo razlogi za izključitev, kot so navedeni v poglavju </w:t>
      </w:r>
      <w:r w:rsidR="00166B3B" w:rsidRPr="00A95B82">
        <w:rPr>
          <w:rFonts w:eastAsia="Times New Roman" w:cs="Arial"/>
          <w:szCs w:val="20"/>
          <w:lang w:eastAsia="sl-SI"/>
        </w:rPr>
        <w:t>8</w:t>
      </w:r>
      <w:r w:rsidRPr="00A95B82">
        <w:rPr>
          <w:rFonts w:eastAsia="Times New Roman" w:cs="Arial"/>
          <w:szCs w:val="20"/>
          <w:lang w:eastAsia="sl-SI"/>
        </w:rPr>
        <w:t xml:space="preserve">.1 te razpisne dokumentacije ter zahteval zamenjavo, </w:t>
      </w:r>
    </w:p>
    <w:p w14:paraId="67067747" w14:textId="77777777" w:rsidR="0077559D" w:rsidRPr="00A95B82" w:rsidRDefault="0077559D" w:rsidP="00922C08">
      <w:pPr>
        <w:numPr>
          <w:ilvl w:val="0"/>
          <w:numId w:val="11"/>
        </w:numPr>
        <w:rPr>
          <w:rFonts w:eastAsia="Times New Roman" w:cs="Arial"/>
          <w:szCs w:val="20"/>
          <w:lang w:eastAsia="sl-SI"/>
        </w:rPr>
      </w:pPr>
      <w:r w:rsidRPr="00A95B82">
        <w:rPr>
          <w:rFonts w:eastAsia="Times New Roman" w:cs="Arial"/>
          <w:szCs w:val="20"/>
          <w:lang w:eastAsia="sl-SI"/>
        </w:rPr>
        <w:t>če bi to lahko vplivalo na nemoteno izvajanje ali dokončanje del,</w:t>
      </w:r>
    </w:p>
    <w:p w14:paraId="7E1ABB2D" w14:textId="77777777" w:rsidR="0077559D" w:rsidRPr="00A95B82" w:rsidRDefault="0077559D" w:rsidP="00922C08">
      <w:pPr>
        <w:numPr>
          <w:ilvl w:val="0"/>
          <w:numId w:val="11"/>
        </w:numPr>
        <w:rPr>
          <w:rFonts w:eastAsia="Times New Roman" w:cs="Arial"/>
          <w:szCs w:val="20"/>
          <w:lang w:eastAsia="sl-SI"/>
        </w:rPr>
      </w:pPr>
      <w:r w:rsidRPr="00A95B82">
        <w:rPr>
          <w:rFonts w:eastAsia="Times New Roman" w:cs="Arial"/>
          <w:szCs w:val="20"/>
          <w:lang w:eastAsia="sl-SI"/>
        </w:rPr>
        <w:t xml:space="preserve">če novi podizvajalec ne izpolnjuje pogojev v zvezi z oddajo javnega naročila. </w:t>
      </w:r>
    </w:p>
    <w:p w14:paraId="628BAC20" w14:textId="77777777" w:rsidR="0077559D" w:rsidRPr="00A95B82" w:rsidRDefault="0077559D" w:rsidP="00B22C17">
      <w:pPr>
        <w:rPr>
          <w:rFonts w:eastAsia="Times New Roman" w:cs="Arial"/>
          <w:szCs w:val="20"/>
        </w:rPr>
      </w:pPr>
    </w:p>
    <w:p w14:paraId="23572E5B" w14:textId="77777777" w:rsidR="0077559D" w:rsidRPr="00A95B82" w:rsidRDefault="0077559D" w:rsidP="0077559D">
      <w:pPr>
        <w:rPr>
          <w:rFonts w:eastAsia="Times New Roman" w:cs="Arial"/>
          <w:szCs w:val="20"/>
          <w:lang w:eastAsia="sl-SI"/>
        </w:rPr>
      </w:pPr>
      <w:r w:rsidRPr="00A95B82">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A95B82" w:rsidRDefault="0077559D" w:rsidP="00922C08">
      <w:pPr>
        <w:numPr>
          <w:ilvl w:val="0"/>
          <w:numId w:val="11"/>
        </w:numPr>
        <w:rPr>
          <w:rFonts w:eastAsia="Times New Roman" w:cs="Arial"/>
          <w:szCs w:val="20"/>
          <w:lang w:eastAsia="sl-SI"/>
        </w:rPr>
      </w:pPr>
      <w:r w:rsidRPr="00A95B82">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A95B82" w:rsidRDefault="0077559D" w:rsidP="00922C08">
      <w:pPr>
        <w:numPr>
          <w:ilvl w:val="0"/>
          <w:numId w:val="11"/>
        </w:numPr>
        <w:rPr>
          <w:rFonts w:eastAsia="Times New Roman" w:cs="Arial"/>
          <w:szCs w:val="20"/>
          <w:lang w:eastAsia="sl-SI"/>
        </w:rPr>
      </w:pPr>
      <w:r w:rsidRPr="00A95B82">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A95B82" w:rsidRDefault="0077559D" w:rsidP="00922C08">
      <w:pPr>
        <w:numPr>
          <w:ilvl w:val="0"/>
          <w:numId w:val="11"/>
        </w:numPr>
        <w:rPr>
          <w:rFonts w:eastAsia="Times New Roman" w:cs="Arial"/>
          <w:szCs w:val="20"/>
          <w:lang w:eastAsia="sl-SI"/>
        </w:rPr>
      </w:pPr>
      <w:r w:rsidRPr="00A95B82">
        <w:rPr>
          <w:rFonts w:eastAsia="Times New Roman" w:cs="Arial"/>
          <w:szCs w:val="20"/>
          <w:lang w:eastAsia="sl-SI"/>
        </w:rPr>
        <w:t>glavni izvajalec svojemu računu ali situaciji priložiti račun ali situacijo podizvajalca, ki ga je predhodno potrdil.</w:t>
      </w:r>
    </w:p>
    <w:p w14:paraId="0F5E3552" w14:textId="77777777" w:rsidR="0077559D" w:rsidRPr="00A95B82" w:rsidRDefault="0077559D" w:rsidP="00B22C17">
      <w:pPr>
        <w:rPr>
          <w:rFonts w:eastAsia="Times New Roman" w:cs="Arial"/>
          <w:szCs w:val="20"/>
        </w:rPr>
      </w:pPr>
    </w:p>
    <w:p w14:paraId="2C304828" w14:textId="77777777" w:rsidR="0077559D" w:rsidRPr="00A95B82" w:rsidRDefault="0077559D" w:rsidP="0077559D">
      <w:pPr>
        <w:rPr>
          <w:rFonts w:eastAsia="Times New Roman" w:cs="Arial"/>
          <w:szCs w:val="20"/>
          <w:lang w:eastAsia="sl-SI"/>
        </w:rPr>
      </w:pPr>
      <w:r w:rsidRPr="00A95B82">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A95B82" w:rsidRDefault="003529CF" w:rsidP="003F7D4F"/>
    <w:p w14:paraId="4AB83DD5" w14:textId="77777777" w:rsidR="00EF75B8" w:rsidRPr="00A95B82" w:rsidRDefault="00EF75B8" w:rsidP="003F7D4F">
      <w:r w:rsidRPr="00A95B82">
        <w:t xml:space="preserve">Izbrani ponudnik v razmerju do naročnika v celoti odgovarja za izvedbo naročila. </w:t>
      </w:r>
    </w:p>
    <w:p w14:paraId="1928EDB2" w14:textId="77777777" w:rsidR="003F7D4F" w:rsidRPr="00A95B82" w:rsidRDefault="003F7D4F" w:rsidP="003F7D4F">
      <w:pPr>
        <w:pStyle w:val="Naslov3"/>
      </w:pPr>
      <w:bookmarkStart w:id="180" w:name="_Toc336851756"/>
      <w:bookmarkStart w:id="181" w:name="_Toc336851804"/>
      <w:bookmarkStart w:id="182" w:name="_Toc144369197"/>
      <w:r w:rsidRPr="00A95B82">
        <w:t>Variantne ponudbe</w:t>
      </w:r>
      <w:bookmarkEnd w:id="180"/>
      <w:bookmarkEnd w:id="181"/>
      <w:bookmarkEnd w:id="182"/>
    </w:p>
    <w:p w14:paraId="52338CEC" w14:textId="04C28A77" w:rsidR="003F7D4F" w:rsidRPr="00A95B82" w:rsidRDefault="003F7D4F" w:rsidP="003F7D4F">
      <w:r w:rsidRPr="00A95B82">
        <w:t>Variantne ponudbe niso dopuščene.</w:t>
      </w:r>
    </w:p>
    <w:p w14:paraId="1EB2099C" w14:textId="77777777" w:rsidR="003F7D4F" w:rsidRPr="00A95B82" w:rsidRDefault="003F7D4F" w:rsidP="003F7D4F">
      <w:pPr>
        <w:pStyle w:val="Naslov3"/>
      </w:pPr>
      <w:bookmarkStart w:id="183" w:name="_Toc336851757"/>
      <w:bookmarkStart w:id="184" w:name="_Toc336851805"/>
      <w:bookmarkStart w:id="185" w:name="_Toc144369198"/>
      <w:r w:rsidRPr="00A95B82">
        <w:t>Jezik ponudbe</w:t>
      </w:r>
      <w:bookmarkEnd w:id="183"/>
      <w:bookmarkEnd w:id="184"/>
      <w:bookmarkEnd w:id="185"/>
    </w:p>
    <w:p w14:paraId="2F277147" w14:textId="77777777" w:rsidR="002C035F" w:rsidRPr="00A95B82" w:rsidRDefault="002C035F" w:rsidP="003F7D4F">
      <w:r w:rsidRPr="00A95B82">
        <w:t xml:space="preserve">Postopek javnega naročanja poteka v slovenskem jeziku. </w:t>
      </w:r>
      <w:r w:rsidR="003F7D4F" w:rsidRPr="00A95B82">
        <w:t xml:space="preserve">Vsi dokumenti v zvezi s ponudbo </w:t>
      </w:r>
      <w:r w:rsidR="002A367F" w:rsidRPr="00A95B82">
        <w:t>morajo biti v slovenskem jeziku</w:t>
      </w:r>
      <w:r w:rsidRPr="00A95B82">
        <w:t xml:space="preserve">. </w:t>
      </w:r>
    </w:p>
    <w:p w14:paraId="67E68AA2" w14:textId="77777777" w:rsidR="003F7D4F" w:rsidRPr="00A95B82" w:rsidRDefault="00D71AC1" w:rsidP="003F7D4F">
      <w:pPr>
        <w:pStyle w:val="Naslov3"/>
      </w:pPr>
      <w:bookmarkStart w:id="186" w:name="_Toc144369199"/>
      <w:r w:rsidRPr="00A95B82">
        <w:t>Priprava in oddaja ponudbe v sistemu e-JN</w:t>
      </w:r>
      <w:bookmarkEnd w:id="186"/>
    </w:p>
    <w:p w14:paraId="1261458A" w14:textId="77777777" w:rsidR="00B81A0A" w:rsidRPr="00A95B82" w:rsidRDefault="00D71AC1" w:rsidP="005178B0">
      <w:r w:rsidRPr="00A95B82">
        <w:t>Ponudnik ponudbeno dokumentacijo odda na način, da po registraciji oziroma prijavi v sistem e</w:t>
      </w:r>
      <w:r w:rsidR="001E5ADE" w:rsidRPr="00A95B82">
        <w:t>-</w:t>
      </w:r>
      <w:r w:rsidRPr="00A95B82">
        <w:t xml:space="preserve">JN na naslovu: </w:t>
      </w:r>
      <w:hyperlink r:id="rId18" w:history="1">
        <w:r w:rsidR="00715267" w:rsidRPr="00A95B82">
          <w:rPr>
            <w:rStyle w:val="Hiperpovezava"/>
            <w:rFonts w:cs="Arial"/>
            <w:color w:val="auto"/>
            <w:szCs w:val="20"/>
            <w:lang w:eastAsia="sl-SI"/>
          </w:rPr>
          <w:t>https://ejn.gov.si</w:t>
        </w:r>
      </w:hyperlink>
      <w:r w:rsidRPr="00A95B82">
        <w:rPr>
          <w:rFonts w:cs="Arial"/>
          <w:szCs w:val="20"/>
          <w:lang w:eastAsia="sl-SI"/>
        </w:rPr>
        <w:t xml:space="preserve"> pri predmetnem javnem naročilu izbere opcijo »Sodeluj na javnem naročilu«, s čimer se odpre stran za pripravo ponudbe. Po vnosu podatkov in dokumentov</w:t>
      </w:r>
      <w:r w:rsidR="00771554" w:rsidRPr="00A95B82">
        <w:rPr>
          <w:rFonts w:cs="Arial"/>
          <w:szCs w:val="20"/>
          <w:lang w:eastAsia="sl-SI"/>
        </w:rPr>
        <w:t>,</w:t>
      </w:r>
      <w:r w:rsidRPr="00A95B82">
        <w:rPr>
          <w:rFonts w:cs="Arial"/>
          <w:szCs w:val="20"/>
          <w:lang w:eastAsia="sl-SI"/>
        </w:rPr>
        <w:t xml:space="preserve"> podatke in dokumentacijo shrani v sistemu in jo odda</w:t>
      </w:r>
      <w:r w:rsidR="00C04C50" w:rsidRPr="00A95B82">
        <w:rPr>
          <w:rFonts w:cs="Arial"/>
          <w:szCs w:val="20"/>
          <w:lang w:eastAsia="sl-SI"/>
        </w:rPr>
        <w:t xml:space="preserve"> </w:t>
      </w:r>
      <w:r w:rsidR="00C04C50" w:rsidRPr="00A95B82">
        <w:t>tako</w:t>
      </w:r>
      <w:r w:rsidR="00B84453" w:rsidRPr="00A95B82">
        <w:t>,</w:t>
      </w:r>
      <w:r w:rsidR="00C04C50" w:rsidRPr="00A95B82">
        <w:t xml:space="preserve"> da se s klikom na gumb »Oddaj</w:t>
      </w:r>
      <w:r w:rsidR="00857C57" w:rsidRPr="00A95B82">
        <w:t xml:space="preserve"> ponudbo</w:t>
      </w:r>
      <w:r w:rsidR="00C04C50" w:rsidRPr="00A95B82">
        <w:t>« odpre okno, v katerem gospodarski subjekt, ki oddaja ponudbo, s potrditvijo seznanitve s splošnimi pogoji le-te sprejme in s klikom na gumb »Oddaj« ponudbo odda.</w:t>
      </w:r>
    </w:p>
    <w:p w14:paraId="38B58D0F" w14:textId="77777777" w:rsidR="00B81A0A" w:rsidRPr="00A95B82" w:rsidRDefault="00B81A0A" w:rsidP="005178B0"/>
    <w:p w14:paraId="27F14EB2" w14:textId="77777777" w:rsidR="00BB1E26" w:rsidRPr="00A95B82" w:rsidRDefault="00B81A0A" w:rsidP="005178B0">
      <w:r w:rsidRPr="00A95B82">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A95B82">
          <w:rPr>
            <w:rStyle w:val="Hiperpovezava"/>
            <w:rFonts w:cs="Arial"/>
            <w:color w:val="auto"/>
            <w:szCs w:val="20"/>
          </w:rPr>
          <w:t>https://ejn.gov.si</w:t>
        </w:r>
      </w:hyperlink>
      <w:r w:rsidRPr="00A95B82">
        <w:rPr>
          <w:rFonts w:cs="Arial"/>
          <w:szCs w:val="20"/>
        </w:rPr>
        <w:t>.</w:t>
      </w:r>
    </w:p>
    <w:p w14:paraId="0610F03A" w14:textId="77777777" w:rsidR="009139AC" w:rsidRPr="00A95B82" w:rsidRDefault="009139AC" w:rsidP="009139AC">
      <w:pPr>
        <w:pStyle w:val="Naslov3"/>
      </w:pPr>
      <w:bookmarkStart w:id="187" w:name="_Toc336851759"/>
      <w:bookmarkStart w:id="188" w:name="_Toc336851807"/>
      <w:bookmarkStart w:id="189" w:name="_Toc144369200"/>
      <w:r w:rsidRPr="00A95B82">
        <w:t>Veljavnost ponudbe</w:t>
      </w:r>
      <w:bookmarkEnd w:id="187"/>
      <w:bookmarkEnd w:id="188"/>
      <w:bookmarkEnd w:id="189"/>
    </w:p>
    <w:p w14:paraId="52DC9D63" w14:textId="004603D5" w:rsidR="009139AC" w:rsidRPr="00A95B82" w:rsidRDefault="009139AC" w:rsidP="009139AC">
      <w:r w:rsidRPr="00A95B82">
        <w:t xml:space="preserve">Ponudba mora veljati </w:t>
      </w:r>
      <w:r w:rsidR="002C035F" w:rsidRPr="00A95B82">
        <w:t xml:space="preserve">najmanj </w:t>
      </w:r>
      <w:r w:rsidR="00E3171A" w:rsidRPr="00A95B82">
        <w:t>štiri (4) mesece od roka za odpiranje ponudb, to je do 9. 2. 2024.</w:t>
      </w:r>
    </w:p>
    <w:p w14:paraId="748EC145" w14:textId="77777777" w:rsidR="009139AC" w:rsidRPr="00A95B82" w:rsidRDefault="009139AC" w:rsidP="009139AC"/>
    <w:p w14:paraId="239959E5" w14:textId="3BA21FC7" w:rsidR="009139AC" w:rsidRPr="00A95B82" w:rsidRDefault="009139AC" w:rsidP="009139AC">
      <w:r w:rsidRPr="00A95B82">
        <w:t>V izjemnih okoliščinah bo naročnik lahko zahteval, da ponudniki podaljšajo čas veljavnosti ponudb za določeno dodatno obdobje. Ponudnik lahko zavrne zahtevo, ne da bi s tem zapadl</w:t>
      </w:r>
      <w:r w:rsidR="00682C9B" w:rsidRPr="00A95B82">
        <w:t>o</w:t>
      </w:r>
      <w:r w:rsidRPr="00A95B82">
        <w:t xml:space="preserve"> </w:t>
      </w:r>
      <w:r w:rsidR="00682C9B" w:rsidRPr="00A95B82">
        <w:t>zavarovanje</w:t>
      </w:r>
      <w:r w:rsidRPr="00A95B82">
        <w:t xml:space="preserve"> za resnost ponudbe</w:t>
      </w:r>
      <w:r w:rsidR="00E3171A" w:rsidRPr="00A95B82">
        <w:t>.</w:t>
      </w:r>
    </w:p>
    <w:p w14:paraId="4D1A7A56" w14:textId="77777777" w:rsidR="00BB1E26" w:rsidRPr="00A95B82" w:rsidRDefault="009139AC" w:rsidP="009139AC">
      <w:pPr>
        <w:pStyle w:val="Naslov3"/>
      </w:pPr>
      <w:bookmarkStart w:id="190" w:name="_Toc336851760"/>
      <w:bookmarkStart w:id="191" w:name="_Toc336851808"/>
      <w:bookmarkStart w:id="192" w:name="_Toc144369201"/>
      <w:r w:rsidRPr="00A95B82">
        <w:t>Stroški ponudbe</w:t>
      </w:r>
      <w:bookmarkEnd w:id="190"/>
      <w:bookmarkEnd w:id="191"/>
      <w:bookmarkEnd w:id="192"/>
    </w:p>
    <w:p w14:paraId="0BD40E69" w14:textId="77777777" w:rsidR="009139AC" w:rsidRPr="00A95B82" w:rsidRDefault="009139AC" w:rsidP="009139AC">
      <w:r w:rsidRPr="00A95B82">
        <w:t>Vse stroške, povezane s pripravo in predložitvijo ponudbe, nosi ponudnik.</w:t>
      </w:r>
    </w:p>
    <w:p w14:paraId="61398B77" w14:textId="77777777" w:rsidR="0077559D" w:rsidRPr="00A95B82" w:rsidRDefault="0077559D" w:rsidP="0077559D">
      <w:pPr>
        <w:pStyle w:val="Naslov3"/>
      </w:pPr>
      <w:bookmarkStart w:id="193" w:name="_Toc144369202"/>
      <w:r w:rsidRPr="00A95B82">
        <w:t>Protikorupcijsko določilo</w:t>
      </w:r>
      <w:bookmarkEnd w:id="193"/>
    </w:p>
    <w:p w14:paraId="77A82C58" w14:textId="77777777" w:rsidR="0077559D" w:rsidRPr="00A95B82" w:rsidRDefault="0077559D" w:rsidP="0077559D">
      <w:r w:rsidRPr="00A95B82">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A95B82" w:rsidRDefault="0077559D" w:rsidP="0077559D"/>
    <w:p w14:paraId="43FE7F99" w14:textId="77777777" w:rsidR="0077559D" w:rsidRPr="00A95B82" w:rsidRDefault="0077559D" w:rsidP="0077559D">
      <w:r w:rsidRPr="00A95B82">
        <w:t xml:space="preserve">Vsakršno lobiranje v postopkih oddaje javnih naročil je prepovedano. </w:t>
      </w:r>
    </w:p>
    <w:p w14:paraId="1571DD29" w14:textId="2D31E55A" w:rsidR="003807D9" w:rsidRPr="00A95B82" w:rsidRDefault="008719FF" w:rsidP="003807D9">
      <w:pPr>
        <w:pStyle w:val="Naslov1"/>
      </w:pPr>
      <w:bookmarkStart w:id="194" w:name="_Toc467133897"/>
      <w:bookmarkStart w:id="195" w:name="_Toc467501214"/>
      <w:bookmarkStart w:id="196" w:name="_Toc336851763"/>
      <w:bookmarkStart w:id="197" w:name="_Toc336851811"/>
      <w:bookmarkStart w:id="198" w:name="_Toc144369203"/>
      <w:bookmarkStart w:id="199" w:name="_Toc336851761"/>
      <w:bookmarkStart w:id="200" w:name="_Toc336851809"/>
      <w:bookmarkEnd w:id="194"/>
      <w:bookmarkEnd w:id="195"/>
      <w:r w:rsidRPr="00A95B82">
        <w:rPr>
          <w:caps w:val="0"/>
        </w:rPr>
        <w:t>OBVESTILO O ODLOČITVI O ODDAJI NAROČILA</w:t>
      </w:r>
      <w:bookmarkEnd w:id="196"/>
      <w:bookmarkEnd w:id="197"/>
      <w:bookmarkEnd w:id="198"/>
    </w:p>
    <w:p w14:paraId="4C3E39CC" w14:textId="77777777" w:rsidR="003807D9" w:rsidRPr="00A95B82" w:rsidRDefault="003529CF" w:rsidP="003807D9">
      <w:r w:rsidRPr="00A95B82">
        <w:rPr>
          <w:szCs w:val="20"/>
        </w:rPr>
        <w:t>Naročnik bo podpisano odločitev o oddaji naročila objavil na portalu javnih naročil. Odločitev se šteje za vročeno z dnem objave na portalu javnih naročil.</w:t>
      </w:r>
    </w:p>
    <w:p w14:paraId="0A3C2107" w14:textId="527F7783" w:rsidR="009139AC" w:rsidRPr="00A95B82" w:rsidRDefault="008719FF" w:rsidP="009139AC">
      <w:pPr>
        <w:pStyle w:val="Naslov1"/>
      </w:pPr>
      <w:bookmarkStart w:id="201" w:name="_Toc144369204"/>
      <w:r w:rsidRPr="00A95B82">
        <w:rPr>
          <w:caps w:val="0"/>
        </w:rPr>
        <w:t>ODSTOP OD IZVEDBE JAVNEGA NAROČILA</w:t>
      </w:r>
      <w:bookmarkEnd w:id="199"/>
      <w:bookmarkEnd w:id="200"/>
      <w:bookmarkEnd w:id="201"/>
    </w:p>
    <w:p w14:paraId="3FCBBBD2" w14:textId="372CC72C" w:rsidR="009139AC" w:rsidRPr="00A95B82" w:rsidRDefault="00FC3E0E" w:rsidP="00E5199F">
      <w:r w:rsidRPr="00A95B82">
        <w:t>P</w:t>
      </w:r>
      <w:r w:rsidR="00E5199F" w:rsidRPr="00A95B82">
        <w:t>osamezni naročnik</w:t>
      </w:r>
      <w:r w:rsidR="009139AC" w:rsidRPr="00A95B82">
        <w:t xml:space="preserve"> lahko na podlagi </w:t>
      </w:r>
      <w:r w:rsidR="00E5199F" w:rsidRPr="00A95B82">
        <w:t xml:space="preserve">osmega </w:t>
      </w:r>
      <w:r w:rsidR="009139AC" w:rsidRPr="00A95B82">
        <w:t xml:space="preserve">odstavka </w:t>
      </w:r>
      <w:r w:rsidR="00E5199F" w:rsidRPr="00A95B82">
        <w:t>9</w:t>
      </w:r>
      <w:r w:rsidR="009139AC" w:rsidRPr="00A95B82">
        <w:t>0. člena ZJN-</w:t>
      </w:r>
      <w:r w:rsidR="003529CF" w:rsidRPr="00A95B82">
        <w:t>3</w:t>
      </w:r>
      <w:r w:rsidR="009139AC" w:rsidRPr="00A95B82">
        <w:t xml:space="preserve"> po sprejemu odločitve o oddaji naročila </w:t>
      </w:r>
      <w:r w:rsidR="004D5EF4" w:rsidRPr="00A95B82">
        <w:t xml:space="preserve">do sklenitve pogodbe </w:t>
      </w:r>
      <w:r w:rsidR="001F2C54" w:rsidRPr="00A95B82">
        <w:t>odstopi</w:t>
      </w:r>
      <w:r w:rsidR="009139AC" w:rsidRPr="00A95B82">
        <w:t xml:space="preserve"> od izvedbe javnega naročila iz </w:t>
      </w:r>
      <w:r w:rsidR="00E5199F" w:rsidRPr="00A95B82">
        <w:t xml:space="preserve">utemeljenih razlogov, da predmeta javnega naročila ne potrebujejo več ali da zanj nima zagotovljenih sredstev ali da se pri naročniku pojavi utemeljen sum, da je bila ali bi lahko bila vsebina </w:t>
      </w:r>
      <w:r w:rsidR="00470CB5" w:rsidRPr="00A95B82">
        <w:t>pogodbe</w:t>
      </w:r>
      <w:r w:rsidR="00E5199F" w:rsidRPr="00A95B82">
        <w:t xml:space="preserv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r w:rsidR="009139AC" w:rsidRPr="00A95B82">
        <w:t>.</w:t>
      </w:r>
    </w:p>
    <w:p w14:paraId="05F13C90" w14:textId="6F79F2C6" w:rsidR="009139AC" w:rsidRPr="00A95B82" w:rsidRDefault="008719FF" w:rsidP="008B6487">
      <w:pPr>
        <w:pStyle w:val="Naslov1"/>
      </w:pPr>
      <w:bookmarkStart w:id="202" w:name="_Toc336851762"/>
      <w:bookmarkStart w:id="203" w:name="_Toc336851810"/>
      <w:bookmarkStart w:id="204" w:name="_Toc144369205"/>
      <w:r w:rsidRPr="00A95B82">
        <w:rPr>
          <w:caps w:val="0"/>
        </w:rPr>
        <w:t>POGODBA</w:t>
      </w:r>
      <w:bookmarkEnd w:id="202"/>
      <w:bookmarkEnd w:id="203"/>
      <w:bookmarkEnd w:id="204"/>
    </w:p>
    <w:p w14:paraId="717F62A1" w14:textId="70C8DF1A" w:rsidR="00E3171A" w:rsidRPr="00A95B82" w:rsidRDefault="00E3171A" w:rsidP="008B6487">
      <w:r w:rsidRPr="00A95B82">
        <w:t>S podpisom ESPD ponudnik potrdi, da sprejema vsebino vzorca pogodbe.</w:t>
      </w:r>
    </w:p>
    <w:p w14:paraId="2C8466C8" w14:textId="77777777" w:rsidR="00E3171A" w:rsidRPr="00A95B82" w:rsidRDefault="00E3171A" w:rsidP="008B6487"/>
    <w:p w14:paraId="4F8FAFE2" w14:textId="52B12904" w:rsidR="00FC3E0E" w:rsidRPr="00A95B82" w:rsidRDefault="00B018EC" w:rsidP="008B6487">
      <w:r w:rsidRPr="00A95B82">
        <w:t>P</w:t>
      </w:r>
      <w:r w:rsidR="00E3171A" w:rsidRPr="00A95B82">
        <w:t>osamezne p</w:t>
      </w:r>
      <w:r w:rsidR="00AA1198" w:rsidRPr="00A95B82">
        <w:t>ogodb</w:t>
      </w:r>
      <w:r w:rsidR="00FC3E0E" w:rsidRPr="00A95B82">
        <w:t>e</w:t>
      </w:r>
      <w:r w:rsidR="00AA1198" w:rsidRPr="00A95B82">
        <w:t xml:space="preserve"> bo p</w:t>
      </w:r>
      <w:r w:rsidR="001C5AE3" w:rsidRPr="00A95B82">
        <w:t>odpisal</w:t>
      </w:r>
      <w:r w:rsidR="00FC3E0E" w:rsidRPr="00A95B82">
        <w:t>i posamezni naročniki:</w:t>
      </w:r>
    </w:p>
    <w:p w14:paraId="0990E479" w14:textId="21DAF13B" w:rsidR="00FC3E0E" w:rsidRPr="00A95B82" w:rsidRDefault="00FC3E0E" w:rsidP="00922C08">
      <w:pPr>
        <w:pStyle w:val="Odstavekseznama"/>
        <w:numPr>
          <w:ilvl w:val="0"/>
          <w:numId w:val="16"/>
        </w:numPr>
        <w:jc w:val="left"/>
        <w:rPr>
          <w:rFonts w:cs="Arial"/>
          <w:bCs/>
          <w:szCs w:val="20"/>
        </w:rPr>
      </w:pPr>
      <w:r w:rsidRPr="00A95B82">
        <w:rPr>
          <w:rFonts w:cs="Arial"/>
          <w:bCs/>
          <w:szCs w:val="20"/>
        </w:rPr>
        <w:t>Komunala Radovljica, d.o.o., Ljubljanska cesta 27, 4240 Radovljica (za sklopa 1 in 4)</w:t>
      </w:r>
    </w:p>
    <w:p w14:paraId="1699A4B7" w14:textId="09C330E0" w:rsidR="00FC3E0E" w:rsidRPr="00A95B82" w:rsidRDefault="00FC3E0E" w:rsidP="00922C08">
      <w:pPr>
        <w:pStyle w:val="Odstavekseznama"/>
        <w:numPr>
          <w:ilvl w:val="0"/>
          <w:numId w:val="16"/>
        </w:numPr>
        <w:jc w:val="left"/>
        <w:rPr>
          <w:rFonts w:cs="Arial"/>
          <w:bCs/>
          <w:szCs w:val="20"/>
        </w:rPr>
      </w:pPr>
      <w:r w:rsidRPr="00A95B82">
        <w:rPr>
          <w:rFonts w:cs="Arial"/>
          <w:bCs/>
          <w:szCs w:val="20"/>
          <w:shd w:val="clear" w:color="auto" w:fill="FFFFFF"/>
        </w:rPr>
        <w:t xml:space="preserve">JEKO, javno komunalno podjetje, </w:t>
      </w:r>
      <w:r w:rsidRPr="00A95B82">
        <w:rPr>
          <w:rFonts w:eastAsia="Times New Roman" w:cs="Arial"/>
          <w:bCs/>
          <w:szCs w:val="20"/>
          <w:lang w:eastAsia="sl-SI"/>
        </w:rPr>
        <w:t xml:space="preserve">d. o. o., </w:t>
      </w:r>
      <w:r w:rsidRPr="00A95B82">
        <w:rPr>
          <w:rFonts w:cs="Arial"/>
          <w:bCs/>
          <w:szCs w:val="20"/>
          <w:shd w:val="clear" w:color="auto" w:fill="FFFFFF"/>
        </w:rPr>
        <w:t>Jesenice (sklop 2)</w:t>
      </w:r>
    </w:p>
    <w:p w14:paraId="1F50C125" w14:textId="1177EA5E" w:rsidR="00FC3E0E" w:rsidRPr="00A95B82" w:rsidRDefault="00FC3E0E" w:rsidP="00922C08">
      <w:pPr>
        <w:pStyle w:val="Odstavekseznama"/>
        <w:numPr>
          <w:ilvl w:val="0"/>
          <w:numId w:val="16"/>
        </w:numPr>
        <w:jc w:val="left"/>
        <w:rPr>
          <w:bCs/>
          <w:szCs w:val="20"/>
        </w:rPr>
      </w:pPr>
      <w:r w:rsidRPr="00A95B82">
        <w:rPr>
          <w:rFonts w:eastAsia="Times New Roman" w:cs="Arial"/>
          <w:bCs/>
          <w:szCs w:val="20"/>
          <w:lang w:eastAsia="sl-SI"/>
        </w:rPr>
        <w:t>Komunala, Kranjska Gora, d. o. o., Spodnje Rute 50, 4282 Gozd Martuljek (sklop 3)</w:t>
      </w:r>
    </w:p>
    <w:p w14:paraId="132DD175" w14:textId="77777777" w:rsidR="00DF718E" w:rsidRPr="00A95B82" w:rsidRDefault="00DF718E" w:rsidP="008B6487"/>
    <w:p w14:paraId="5FC92CE0" w14:textId="77777777" w:rsidR="008A5F09" w:rsidRPr="00A95B82" w:rsidRDefault="008A5F09" w:rsidP="002B4C03">
      <w:pPr>
        <w:rPr>
          <w:rFonts w:cs="Arial"/>
          <w:szCs w:val="20"/>
          <w:lang w:eastAsia="sl-SI"/>
        </w:rPr>
      </w:pPr>
      <w:r w:rsidRPr="00A95B82">
        <w:rPr>
          <w:rFonts w:cs="Arial"/>
          <w:szCs w:val="20"/>
        </w:rPr>
        <w:t xml:space="preserve">V skladu s šestim odstavkom 14. člena </w:t>
      </w:r>
      <w:proofErr w:type="spellStart"/>
      <w:r w:rsidRPr="00A95B82">
        <w:rPr>
          <w:rFonts w:cs="Arial"/>
          <w:szCs w:val="20"/>
          <w:lang w:eastAsia="sl-SI"/>
        </w:rPr>
        <w:t>ZIntPK</w:t>
      </w:r>
      <w:proofErr w:type="spellEnd"/>
      <w:r w:rsidRPr="00A95B82">
        <w:rPr>
          <w:rFonts w:cs="Arial"/>
          <w:szCs w:val="20"/>
          <w:lang w:eastAsia="sl-SI"/>
        </w:rPr>
        <w:t xml:space="preserve"> </w:t>
      </w:r>
      <w:r w:rsidRPr="00A95B82">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A95B82" w:rsidRDefault="008A5F09" w:rsidP="002B4C03">
      <w:pPr>
        <w:rPr>
          <w:rFonts w:cs="Arial"/>
          <w:szCs w:val="20"/>
        </w:rPr>
      </w:pPr>
    </w:p>
    <w:p w14:paraId="6E998B43" w14:textId="21B9BD9A" w:rsidR="008A5F09" w:rsidRPr="00A95B82" w:rsidRDefault="008A5F09" w:rsidP="002B4C03">
      <w:r w:rsidRPr="00A95B82">
        <w:t xml:space="preserve">Na poziv naročnika bo moral izbrani ponudnik v postopku javnega naročanja ali pri izvajanju javnega naročila, v roku </w:t>
      </w:r>
      <w:r w:rsidR="00FC3E0E" w:rsidRPr="00A95B82">
        <w:t xml:space="preserve">v roku 5 delovnih dni </w:t>
      </w:r>
      <w:r w:rsidRPr="00A95B82">
        <w:t>od prejema poziva, posredovati podatke o:</w:t>
      </w:r>
    </w:p>
    <w:p w14:paraId="13806B0D" w14:textId="77777777" w:rsidR="008A5F09" w:rsidRPr="00A95B82" w:rsidRDefault="008A5F09" w:rsidP="00922C08">
      <w:pPr>
        <w:numPr>
          <w:ilvl w:val="0"/>
          <w:numId w:val="12"/>
        </w:numPr>
      </w:pPr>
      <w:r w:rsidRPr="00A95B82">
        <w:t xml:space="preserve">svojih ustanoviteljih, družbenikih, delničarjih, </w:t>
      </w:r>
      <w:proofErr w:type="spellStart"/>
      <w:r w:rsidRPr="00A95B82">
        <w:t>komanditistih</w:t>
      </w:r>
      <w:proofErr w:type="spellEnd"/>
      <w:r w:rsidRPr="00A95B82">
        <w:t xml:space="preserve"> ali drugih lastnikih in podatke o lastniških deležih navedenih oseb;</w:t>
      </w:r>
    </w:p>
    <w:p w14:paraId="40977FCE" w14:textId="77777777" w:rsidR="008A5F09" w:rsidRPr="00A95B82" w:rsidRDefault="008A5F09" w:rsidP="00922C08">
      <w:pPr>
        <w:numPr>
          <w:ilvl w:val="0"/>
          <w:numId w:val="12"/>
        </w:numPr>
        <w:tabs>
          <w:tab w:val="num" w:pos="709"/>
        </w:tabs>
      </w:pPr>
      <w:r w:rsidRPr="00A95B82">
        <w:t>gospodarskih subjektih, za katere se glede na določbe zakona, ki ureja gospodarske družbe, šteje, da so z njim povezane družbe.</w:t>
      </w:r>
    </w:p>
    <w:p w14:paraId="0F0ED084" w14:textId="77777777" w:rsidR="005A653F" w:rsidRPr="00A95B82" w:rsidRDefault="005A653F" w:rsidP="002B4C03"/>
    <w:p w14:paraId="466200CA" w14:textId="37410461" w:rsidR="00AA1198" w:rsidRPr="00A95B82" w:rsidRDefault="00AA1198" w:rsidP="002B4C03">
      <w:r w:rsidRPr="00A95B82">
        <w:t xml:space="preserve">Izbrani ponudnik mora </w:t>
      </w:r>
      <w:r w:rsidR="00666119" w:rsidRPr="00A95B82">
        <w:t xml:space="preserve">podpisati in vrniti naročniku pogodbo </w:t>
      </w:r>
      <w:bookmarkStart w:id="205" w:name="_Hlk144204245"/>
      <w:r w:rsidR="00666119" w:rsidRPr="00A95B82">
        <w:t xml:space="preserve">v roku </w:t>
      </w:r>
      <w:r w:rsidR="00FC3E0E" w:rsidRPr="00A95B82">
        <w:t>5</w:t>
      </w:r>
      <w:r w:rsidR="00B018EC" w:rsidRPr="00A95B82">
        <w:t xml:space="preserve"> delovnih</w:t>
      </w:r>
      <w:r w:rsidR="00666119" w:rsidRPr="00A95B82">
        <w:t xml:space="preserve"> dni </w:t>
      </w:r>
      <w:bookmarkEnd w:id="205"/>
      <w:r w:rsidR="00666119" w:rsidRPr="00A95B82">
        <w:t>po prejemu s strani naročnika podpisane pogodbe</w:t>
      </w:r>
      <w:r w:rsidR="001C5AE3" w:rsidRPr="00A95B82">
        <w:t>.</w:t>
      </w:r>
      <w:r w:rsidRPr="00A95B82">
        <w:t xml:space="preserve"> </w:t>
      </w:r>
    </w:p>
    <w:p w14:paraId="38C51EFF" w14:textId="77777777" w:rsidR="00AA1198" w:rsidRPr="00A95B82" w:rsidRDefault="00AA1198" w:rsidP="008B6487"/>
    <w:p w14:paraId="61FD48B5" w14:textId="11678A92" w:rsidR="00FC3E0E" w:rsidRPr="00A95B82" w:rsidRDefault="00B018EC" w:rsidP="00FC3E0E">
      <w:r w:rsidRPr="00A95B82">
        <w:t>P</w:t>
      </w:r>
      <w:r w:rsidR="00975E5C" w:rsidRPr="00A95B82">
        <w:t>ogodba se bo pred podpisom vsebinsko p</w:t>
      </w:r>
      <w:r w:rsidR="009B05B7" w:rsidRPr="00A95B82">
        <w:t>rilagodila glede na to, ali bo izbrani ponudnik predložil skupno ponudbo, prijavil</w:t>
      </w:r>
      <w:r w:rsidR="00975E5C" w:rsidRPr="00A95B82">
        <w:t xml:space="preserve"> sodelo</w:t>
      </w:r>
      <w:r w:rsidRPr="00A95B82">
        <w:t>vanje podizvajalcev in podobno.</w:t>
      </w:r>
      <w:r w:rsidR="00FC3E0E" w:rsidRPr="00A95B82">
        <w:t xml:space="preserve"> Vzorec neposredne pogodbe bo ob podpisu s strani posameznega naročnika smiselno prilagojen oziroma dopolnjen zaradi morebitne narave internih pravilnikov posameznih naročnikov.</w:t>
      </w:r>
    </w:p>
    <w:p w14:paraId="1EE213A5" w14:textId="5DB33770" w:rsidR="008B6487" w:rsidRPr="00A95B82" w:rsidRDefault="008719FF" w:rsidP="008B6487">
      <w:pPr>
        <w:pStyle w:val="Naslov1"/>
      </w:pPr>
      <w:bookmarkStart w:id="206" w:name="_Toc336851764"/>
      <w:bookmarkStart w:id="207" w:name="_Toc336851812"/>
      <w:bookmarkStart w:id="208" w:name="_Toc144369206"/>
      <w:r w:rsidRPr="00A95B82">
        <w:rPr>
          <w:caps w:val="0"/>
        </w:rPr>
        <w:t>PRAVNO VARSTVO</w:t>
      </w:r>
      <w:bookmarkEnd w:id="206"/>
      <w:bookmarkEnd w:id="207"/>
      <w:bookmarkEnd w:id="208"/>
    </w:p>
    <w:p w14:paraId="62186101" w14:textId="77777777" w:rsidR="008B6487" w:rsidRPr="00A95B82" w:rsidRDefault="008B6487" w:rsidP="008B6487">
      <w:r w:rsidRPr="00A95B82">
        <w:t>Zahtevek za revizijo, ki se nanaša na vsebino objav</w:t>
      </w:r>
      <w:r w:rsidR="00934A2C" w:rsidRPr="00A95B82">
        <w:t>e in/ali razpisno dokumentacijo</w:t>
      </w:r>
      <w:r w:rsidRPr="00A95B82">
        <w:t xml:space="preserve"> se </w:t>
      </w:r>
      <w:r w:rsidR="00393BED" w:rsidRPr="00A95B82">
        <w:t xml:space="preserve">lahko </w:t>
      </w:r>
      <w:r w:rsidRPr="00A95B82">
        <w:t xml:space="preserve">vloži v </w:t>
      </w:r>
      <w:r w:rsidR="006875EF" w:rsidRPr="00A95B82">
        <w:t>desetih</w:t>
      </w:r>
      <w:r w:rsidRPr="00A95B82">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A95B82">
        <w:t>pri čemer se lahko zahtevek za revizijo nanaša na spremenjeno, dopolnjeno ali pojasnjeno vsebino objave ali razpisne dokumentacije ali z njim neposredno povezano navedbo v prvotni objavi ali razpisni dokumentaciji</w:t>
      </w:r>
      <w:r w:rsidR="00934A2C" w:rsidRPr="00A95B82">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A95B82" w:rsidRDefault="008B6487" w:rsidP="008B6487"/>
    <w:p w14:paraId="424C5184" w14:textId="77777777" w:rsidR="008B6487" w:rsidRPr="00A95B82" w:rsidRDefault="008B6487" w:rsidP="008B6487">
      <w:r w:rsidRPr="00A95B82">
        <w:t xml:space="preserve">Takso v višini </w:t>
      </w:r>
      <w:r w:rsidR="006875EF" w:rsidRPr="00A95B82">
        <w:t>4.000 eurov</w:t>
      </w:r>
      <w:r w:rsidRPr="00A95B82">
        <w:t xml:space="preserve"> mora vlagatelj plačati na transakcijski račun Ministrstva za finance, številka SI56 0110 0100 0358 802, odprt pri Banki Slovenije, Slovenska 35, 1505 Ljubl</w:t>
      </w:r>
      <w:r w:rsidR="006875EF" w:rsidRPr="00A95B82">
        <w:t>jana, Slovenija, SWIFT KODA: BS</w:t>
      </w:r>
      <w:r w:rsidRPr="00A95B82">
        <w:t>LJSI2X; IBAN:SI56011</w:t>
      </w:r>
      <w:r w:rsidR="00D411A6" w:rsidRPr="00A95B82">
        <w:t>001000358802.</w:t>
      </w:r>
    </w:p>
    <w:p w14:paraId="04E01BC2" w14:textId="77777777" w:rsidR="00D411A6" w:rsidRPr="00A95B82" w:rsidRDefault="00D411A6" w:rsidP="008B6487"/>
    <w:p w14:paraId="24959D0C" w14:textId="77777777" w:rsidR="008A5F09" w:rsidRDefault="008A5F09" w:rsidP="008A5F09">
      <w:r w:rsidRPr="006C6FF6">
        <w:t xml:space="preserve">Zahtevek za revizijo se vloži prek portala </w:t>
      </w:r>
      <w:proofErr w:type="spellStart"/>
      <w:r w:rsidRPr="006C6FF6">
        <w:t>eRevizija</w:t>
      </w:r>
      <w:proofErr w:type="spellEnd"/>
      <w:r w:rsidRPr="006C6FF6">
        <w:t>.</w:t>
      </w:r>
    </w:p>
    <w:p w14:paraId="6382A90D" w14:textId="642FF2FF" w:rsidR="002D0983" w:rsidRPr="002D0983" w:rsidRDefault="00922C08" w:rsidP="002D0983">
      <w:pPr>
        <w:tabs>
          <w:tab w:val="left" w:pos="5103"/>
          <w:tab w:val="left" w:pos="5670"/>
        </w:tabs>
        <w:spacing w:line="240" w:lineRule="auto"/>
        <w:ind w:right="-2"/>
        <w:rPr>
          <w:rFonts w:cs="Arial"/>
          <w:color w:val="000000"/>
          <w:szCs w:val="20"/>
        </w:rPr>
      </w:pPr>
      <w:r>
        <w:rPr>
          <w:rFonts w:cs="Arial"/>
          <w:color w:val="000000"/>
          <w:szCs w:val="20"/>
        </w:rPr>
        <w:t xml:space="preserve"> </w:t>
      </w:r>
    </w:p>
    <w:p w14:paraId="269C4BDD" w14:textId="77777777" w:rsidR="002D0983" w:rsidRPr="002D0983" w:rsidRDefault="002D0983" w:rsidP="002D0983">
      <w:pPr>
        <w:tabs>
          <w:tab w:val="left" w:pos="5103"/>
          <w:tab w:val="left" w:pos="5670"/>
        </w:tabs>
        <w:spacing w:line="240" w:lineRule="auto"/>
        <w:ind w:right="-2"/>
        <w:rPr>
          <w:rFonts w:cs="Arial"/>
          <w:color w:val="000000"/>
          <w:szCs w:val="20"/>
        </w:rPr>
      </w:pPr>
    </w:p>
    <w:p w14:paraId="67460689" w14:textId="77777777" w:rsidR="00A95B82" w:rsidRPr="00A95B82" w:rsidRDefault="00A95B82" w:rsidP="00A95B82">
      <w:pPr>
        <w:suppressAutoHyphens/>
        <w:autoSpaceDN w:val="0"/>
        <w:spacing w:line="240" w:lineRule="auto"/>
        <w:ind w:right="-34"/>
        <w:textAlignment w:val="baseline"/>
        <w:rPr>
          <w:rFonts w:cs="Arial"/>
          <w:color w:val="000000"/>
          <w:szCs w:val="20"/>
        </w:rPr>
      </w:pPr>
    </w:p>
    <w:p w14:paraId="0475ABB6" w14:textId="11A0E2F8" w:rsidR="00A95B82" w:rsidRPr="00A95B82" w:rsidRDefault="00A95B82" w:rsidP="00A95B82">
      <w:pPr>
        <w:tabs>
          <w:tab w:val="left" w:pos="5103"/>
          <w:tab w:val="left" w:pos="5670"/>
        </w:tabs>
        <w:spacing w:line="240" w:lineRule="auto"/>
        <w:ind w:right="-2"/>
        <w:rPr>
          <w:rFonts w:cs="Arial"/>
          <w:color w:val="000000"/>
          <w:szCs w:val="20"/>
        </w:rPr>
      </w:pPr>
      <w:bookmarkStart w:id="209" w:name="_Hlk143696204"/>
      <w:r w:rsidRPr="00A95B82">
        <w:rPr>
          <w:rFonts w:cs="Arial"/>
          <w:color w:val="000000"/>
          <w:szCs w:val="20"/>
        </w:rPr>
        <w:t>Strokovna sodelavka za javna naročila:</w:t>
      </w:r>
      <w:r w:rsidRPr="00A95B82">
        <w:rPr>
          <w:rFonts w:cs="Arial"/>
          <w:color w:val="000000"/>
          <w:szCs w:val="20"/>
        </w:rPr>
        <w:tab/>
        <w:t>Direktor:</w:t>
      </w:r>
      <w:r w:rsidRPr="00A95B82">
        <w:rPr>
          <w:rFonts w:cs="Arial"/>
          <w:color w:val="000000"/>
          <w:szCs w:val="20"/>
        </w:rPr>
        <w:t xml:space="preserve"> </w:t>
      </w:r>
      <w:r>
        <w:rPr>
          <w:rFonts w:cs="Arial"/>
          <w:color w:val="000000"/>
          <w:szCs w:val="20"/>
        </w:rPr>
        <w:t>Komunale Radovljica, d.o.o.</w:t>
      </w:r>
      <w:r w:rsidRPr="002D0983">
        <w:rPr>
          <w:rFonts w:cs="Arial"/>
          <w:color w:val="000000"/>
          <w:szCs w:val="20"/>
        </w:rPr>
        <w:t>:</w:t>
      </w:r>
    </w:p>
    <w:p w14:paraId="314914D9" w14:textId="77777777" w:rsidR="00A95B82" w:rsidRPr="00A95B82" w:rsidRDefault="00A95B82" w:rsidP="00A95B82">
      <w:pPr>
        <w:tabs>
          <w:tab w:val="left" w:pos="5103"/>
          <w:tab w:val="left" w:pos="5670"/>
        </w:tabs>
        <w:spacing w:line="240" w:lineRule="auto"/>
        <w:ind w:right="-2"/>
        <w:rPr>
          <w:rFonts w:cs="Arial"/>
          <w:color w:val="000000"/>
          <w:szCs w:val="20"/>
        </w:rPr>
      </w:pPr>
    </w:p>
    <w:p w14:paraId="5BB1975B" w14:textId="77777777" w:rsidR="00A95B82" w:rsidRPr="00A95B82" w:rsidRDefault="00A95B82" w:rsidP="00A95B82">
      <w:pPr>
        <w:tabs>
          <w:tab w:val="left" w:pos="5103"/>
          <w:tab w:val="left" w:pos="5670"/>
        </w:tabs>
        <w:spacing w:line="240" w:lineRule="auto"/>
        <w:ind w:right="-2"/>
        <w:rPr>
          <w:rFonts w:cs="Arial"/>
          <w:color w:val="000000"/>
          <w:szCs w:val="20"/>
        </w:rPr>
      </w:pPr>
      <w:r w:rsidRPr="00A95B82">
        <w:rPr>
          <w:rFonts w:cs="Arial"/>
          <w:color w:val="000000"/>
          <w:szCs w:val="20"/>
        </w:rPr>
        <w:t>Blanka Mrak</w:t>
      </w:r>
      <w:r w:rsidRPr="00A95B82">
        <w:rPr>
          <w:rFonts w:cs="Arial"/>
          <w:color w:val="000000"/>
          <w:szCs w:val="20"/>
        </w:rPr>
        <w:tab/>
        <w:t>Matija Žiberna, mag. org.</w:t>
      </w:r>
    </w:p>
    <w:bookmarkEnd w:id="209"/>
    <w:p w14:paraId="55172597" w14:textId="480AF42C" w:rsidR="002D0983" w:rsidRPr="002D0983" w:rsidRDefault="002D0983" w:rsidP="00A95B82">
      <w:pPr>
        <w:tabs>
          <w:tab w:val="left" w:pos="5103"/>
          <w:tab w:val="left" w:pos="5670"/>
        </w:tabs>
        <w:spacing w:line="240" w:lineRule="auto"/>
        <w:ind w:right="-2"/>
        <w:rPr>
          <w:rFonts w:cs="Arial"/>
          <w:color w:val="000000"/>
          <w:szCs w:val="20"/>
        </w:rPr>
      </w:pPr>
    </w:p>
    <w:sectPr w:rsidR="002D0983" w:rsidRPr="002D0983"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B19C" w14:textId="77777777" w:rsidR="002C31A4" w:rsidRDefault="002C31A4" w:rsidP="00107834">
      <w:pPr>
        <w:spacing w:line="240" w:lineRule="auto"/>
      </w:pPr>
      <w:r>
        <w:separator/>
      </w:r>
    </w:p>
  </w:endnote>
  <w:endnote w:type="continuationSeparator" w:id="0">
    <w:p w14:paraId="1C07C3CF" w14:textId="77777777" w:rsidR="002C31A4" w:rsidRDefault="002C31A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Juice ITC">
    <w:panose1 w:val="04040403040A02020202"/>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39D6695E" w:rsidR="00772356" w:rsidRPr="00887C43" w:rsidRDefault="006F4F6F" w:rsidP="00887C43">
    <w:pPr>
      <w:pStyle w:val="Noga"/>
      <w:pBdr>
        <w:top w:val="single" w:sz="4" w:space="1" w:color="auto"/>
      </w:pBdr>
      <w:rPr>
        <w:sz w:val="16"/>
        <w:szCs w:val="16"/>
      </w:rPr>
    </w:pPr>
    <w:r>
      <w:rPr>
        <w:sz w:val="16"/>
        <w:szCs w:val="16"/>
      </w:rPr>
      <w:t>JN09/2023</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9F29" w14:textId="6448F2F0" w:rsidR="00772356" w:rsidRPr="00831D98" w:rsidRDefault="002033A8" w:rsidP="00831D98">
    <w:pPr>
      <w:pStyle w:val="Noga"/>
      <w:pBdr>
        <w:top w:val="single" w:sz="4" w:space="1" w:color="auto"/>
      </w:pBdr>
      <w:rPr>
        <w:sz w:val="16"/>
        <w:szCs w:val="16"/>
      </w:rPr>
    </w:pPr>
    <w:r>
      <w:rPr>
        <w:sz w:val="16"/>
        <w:szCs w:val="16"/>
      </w:rPr>
      <w:t>JN09/2023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44CB" w14:textId="77777777" w:rsidR="002C31A4" w:rsidRDefault="002C31A4" w:rsidP="00107834">
      <w:pPr>
        <w:spacing w:line="240" w:lineRule="auto"/>
      </w:pPr>
      <w:r>
        <w:separator/>
      </w:r>
    </w:p>
  </w:footnote>
  <w:footnote w:type="continuationSeparator" w:id="0">
    <w:p w14:paraId="3F3EFD49" w14:textId="77777777" w:rsidR="002C31A4" w:rsidRDefault="002C31A4" w:rsidP="00107834">
      <w:pPr>
        <w:spacing w:line="240" w:lineRule="auto"/>
      </w:pPr>
      <w:r>
        <w:continuationSeparator/>
      </w:r>
    </w:p>
  </w:footnote>
  <w:footnote w:id="1">
    <w:p w14:paraId="204EA0B7" w14:textId="76D2934B" w:rsidR="00E10AD7" w:rsidRPr="00D10CFC" w:rsidRDefault="00E10AD7" w:rsidP="00D10CF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77777777" w:rsidR="00772356" w:rsidRPr="00BB1E26" w:rsidRDefault="0077235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188FD094" w:rsidR="00772356" w:rsidRPr="00565AF6" w:rsidRDefault="00BE7219" w:rsidP="00BB1E26">
    <w:pPr>
      <w:pStyle w:val="Glava"/>
      <w:rPr>
        <w:sz w:val="16"/>
        <w:szCs w:val="16"/>
      </w:rPr>
    </w:pPr>
    <w:r>
      <w:tab/>
    </w:r>
    <w:r>
      <w:tab/>
    </w:r>
    <w:r w:rsidR="002033A8">
      <w:rPr>
        <w:sz w:val="16"/>
        <w:szCs w:val="16"/>
      </w:rPr>
      <w:t>Avgust</w:t>
    </w:r>
    <w:r w:rsidR="001D49F5">
      <w:rPr>
        <w:sz w:val="16"/>
        <w:szCs w:val="16"/>
      </w:rPr>
      <w:t xml:space="preserve"> </w:t>
    </w:r>
    <w:r w:rsidR="00A41745">
      <w:rPr>
        <w:sz w:val="16"/>
        <w:szCs w:val="16"/>
      </w:rPr>
      <w:t>2023</w:t>
    </w:r>
    <w:r w:rsidR="00A41745">
      <w:rPr>
        <w:sz w:val="16"/>
        <w:szCs w:val="16"/>
      </w:rPr>
      <w:br/>
    </w:r>
    <w:r w:rsidR="00772356"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2A91412"/>
    <w:multiLevelType w:val="hybridMultilevel"/>
    <w:tmpl w:val="711E2B26"/>
    <w:lvl w:ilvl="0" w:tplc="40B02D90">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3B72DD"/>
    <w:multiLevelType w:val="hybridMultilevel"/>
    <w:tmpl w:val="FF24A878"/>
    <w:lvl w:ilvl="0" w:tplc="4B4E5F48">
      <w:numFmt w:val="bullet"/>
      <w:lvlText w:val="-"/>
      <w:lvlJc w:val="left"/>
      <w:pPr>
        <w:ind w:left="720" w:hanging="360"/>
      </w:pPr>
      <w:rPr>
        <w:rFonts w:ascii="Times New Roman" w:hAnsi="Times New Roman"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526A4E"/>
    <w:multiLevelType w:val="hybridMultilevel"/>
    <w:tmpl w:val="F0849930"/>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81115F"/>
    <w:multiLevelType w:val="hybridMultilevel"/>
    <w:tmpl w:val="3816FC60"/>
    <w:lvl w:ilvl="0" w:tplc="40B02D90">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32E66"/>
    <w:multiLevelType w:val="hybridMultilevel"/>
    <w:tmpl w:val="4CD60E3A"/>
    <w:lvl w:ilvl="0" w:tplc="056406DC">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97382B"/>
    <w:multiLevelType w:val="hybridMultilevel"/>
    <w:tmpl w:val="1E9247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D8D5591"/>
    <w:multiLevelType w:val="hybridMultilevel"/>
    <w:tmpl w:val="AE683D5A"/>
    <w:lvl w:ilvl="0" w:tplc="40B02D90">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CB1CDD"/>
    <w:multiLevelType w:val="hybridMultilevel"/>
    <w:tmpl w:val="E37CA1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31011D"/>
    <w:multiLevelType w:val="hybridMultilevel"/>
    <w:tmpl w:val="852C538E"/>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CBF274E"/>
    <w:multiLevelType w:val="hybridMultilevel"/>
    <w:tmpl w:val="1E9247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1D2ECC8C"/>
    <w:lvl w:ilvl="0" w:tplc="4C7ED9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25860415">
    <w:abstractNumId w:val="19"/>
  </w:num>
  <w:num w:numId="2" w16cid:durableId="79740890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17"/>
  </w:num>
  <w:num w:numId="4" w16cid:durableId="1459302734">
    <w:abstractNumId w:val="14"/>
  </w:num>
  <w:num w:numId="5" w16cid:durableId="138115827">
    <w:abstractNumId w:val="16"/>
  </w:num>
  <w:num w:numId="6" w16cid:durableId="405567972">
    <w:abstractNumId w:val="2"/>
  </w:num>
  <w:num w:numId="7" w16cid:durableId="420445254">
    <w:abstractNumId w:val="0"/>
  </w:num>
  <w:num w:numId="8" w16cid:durableId="1875919168">
    <w:abstractNumId w:val="20"/>
  </w:num>
  <w:num w:numId="9" w16cid:durableId="1680279971">
    <w:abstractNumId w:val="21"/>
  </w:num>
  <w:num w:numId="10" w16cid:durableId="1451434459">
    <w:abstractNumId w:val="13"/>
  </w:num>
  <w:num w:numId="11" w16cid:durableId="1158158035">
    <w:abstractNumId w:val="1"/>
  </w:num>
  <w:num w:numId="12" w16cid:durableId="1105927591">
    <w:abstractNumId w:val="8"/>
  </w:num>
  <w:num w:numId="13" w16cid:durableId="1097288505">
    <w:abstractNumId w:val="5"/>
  </w:num>
  <w:num w:numId="14" w16cid:durableId="105007796">
    <w:abstractNumId w:val="9"/>
  </w:num>
  <w:num w:numId="15" w16cid:durableId="1436560683">
    <w:abstractNumId w:val="4"/>
  </w:num>
  <w:num w:numId="16" w16cid:durableId="551580361">
    <w:abstractNumId w:val="18"/>
  </w:num>
  <w:num w:numId="17" w16cid:durableId="1943146701">
    <w:abstractNumId w:val="15"/>
  </w:num>
  <w:num w:numId="18" w16cid:durableId="1467776422">
    <w:abstractNumId w:val="7"/>
  </w:num>
  <w:num w:numId="19" w16cid:durableId="1305239842">
    <w:abstractNumId w:val="3"/>
  </w:num>
  <w:num w:numId="20" w16cid:durableId="141257876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1459834441">
    <w:abstractNumId w:val="11"/>
  </w:num>
  <w:num w:numId="22" w16cid:durableId="1444493472">
    <w:abstractNumId w:val="6"/>
  </w:num>
  <w:num w:numId="23" w16cid:durableId="109362560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2AD4"/>
    <w:rsid w:val="00004B23"/>
    <w:rsid w:val="00005F4B"/>
    <w:rsid w:val="00010E67"/>
    <w:rsid w:val="00011ADB"/>
    <w:rsid w:val="00015DD6"/>
    <w:rsid w:val="000169B6"/>
    <w:rsid w:val="000203F0"/>
    <w:rsid w:val="000344DF"/>
    <w:rsid w:val="0003458C"/>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351D"/>
    <w:rsid w:val="000A4471"/>
    <w:rsid w:val="000A45B0"/>
    <w:rsid w:val="000A4B6A"/>
    <w:rsid w:val="000A71DC"/>
    <w:rsid w:val="000B66C4"/>
    <w:rsid w:val="000B7A9C"/>
    <w:rsid w:val="000C735E"/>
    <w:rsid w:val="000C799C"/>
    <w:rsid w:val="000D1802"/>
    <w:rsid w:val="000D3BC9"/>
    <w:rsid w:val="000D7141"/>
    <w:rsid w:val="000E2AF5"/>
    <w:rsid w:val="000E7E80"/>
    <w:rsid w:val="000F085B"/>
    <w:rsid w:val="000F75C6"/>
    <w:rsid w:val="0010091F"/>
    <w:rsid w:val="001012A2"/>
    <w:rsid w:val="00101682"/>
    <w:rsid w:val="00101F2D"/>
    <w:rsid w:val="00103EAE"/>
    <w:rsid w:val="00106AE8"/>
    <w:rsid w:val="00107834"/>
    <w:rsid w:val="0011549B"/>
    <w:rsid w:val="0011613B"/>
    <w:rsid w:val="00117FFE"/>
    <w:rsid w:val="00120550"/>
    <w:rsid w:val="00121908"/>
    <w:rsid w:val="00121D64"/>
    <w:rsid w:val="00126055"/>
    <w:rsid w:val="00126FA0"/>
    <w:rsid w:val="001317DD"/>
    <w:rsid w:val="00131CF2"/>
    <w:rsid w:val="00140271"/>
    <w:rsid w:val="0014041B"/>
    <w:rsid w:val="00142B7E"/>
    <w:rsid w:val="00142EA9"/>
    <w:rsid w:val="001465A1"/>
    <w:rsid w:val="0014694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717F"/>
    <w:rsid w:val="00195B86"/>
    <w:rsid w:val="001A407F"/>
    <w:rsid w:val="001A6646"/>
    <w:rsid w:val="001A67D0"/>
    <w:rsid w:val="001B0726"/>
    <w:rsid w:val="001B6746"/>
    <w:rsid w:val="001B6B52"/>
    <w:rsid w:val="001C465D"/>
    <w:rsid w:val="001C5AE3"/>
    <w:rsid w:val="001C6056"/>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16D3"/>
    <w:rsid w:val="002033A8"/>
    <w:rsid w:val="00203401"/>
    <w:rsid w:val="00213A94"/>
    <w:rsid w:val="00216C0C"/>
    <w:rsid w:val="00217E26"/>
    <w:rsid w:val="002242C7"/>
    <w:rsid w:val="00224601"/>
    <w:rsid w:val="0022522F"/>
    <w:rsid w:val="00232CB5"/>
    <w:rsid w:val="0023306B"/>
    <w:rsid w:val="002336D8"/>
    <w:rsid w:val="00233DBC"/>
    <w:rsid w:val="00234453"/>
    <w:rsid w:val="00237077"/>
    <w:rsid w:val="00242AB7"/>
    <w:rsid w:val="00244EAA"/>
    <w:rsid w:val="002456F9"/>
    <w:rsid w:val="00246D3B"/>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C035F"/>
    <w:rsid w:val="002C173A"/>
    <w:rsid w:val="002C31A4"/>
    <w:rsid w:val="002C427C"/>
    <w:rsid w:val="002C5389"/>
    <w:rsid w:val="002D0983"/>
    <w:rsid w:val="002D4F2D"/>
    <w:rsid w:val="002D5895"/>
    <w:rsid w:val="002D6CB5"/>
    <w:rsid w:val="002E1486"/>
    <w:rsid w:val="002E383E"/>
    <w:rsid w:val="002E4ECA"/>
    <w:rsid w:val="002F2295"/>
    <w:rsid w:val="002F3D91"/>
    <w:rsid w:val="002F5592"/>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4209"/>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61E"/>
    <w:rsid w:val="003D6F8D"/>
    <w:rsid w:val="003D71A7"/>
    <w:rsid w:val="003E0C42"/>
    <w:rsid w:val="003E27C9"/>
    <w:rsid w:val="003E2C47"/>
    <w:rsid w:val="003E6645"/>
    <w:rsid w:val="003F03D3"/>
    <w:rsid w:val="003F4FDA"/>
    <w:rsid w:val="003F7D4F"/>
    <w:rsid w:val="00400A3C"/>
    <w:rsid w:val="00410ACE"/>
    <w:rsid w:val="0042464F"/>
    <w:rsid w:val="0042590D"/>
    <w:rsid w:val="004306AB"/>
    <w:rsid w:val="00431309"/>
    <w:rsid w:val="00431E63"/>
    <w:rsid w:val="00433926"/>
    <w:rsid w:val="00433FB1"/>
    <w:rsid w:val="0043429B"/>
    <w:rsid w:val="004366B0"/>
    <w:rsid w:val="00441C51"/>
    <w:rsid w:val="00442953"/>
    <w:rsid w:val="00443B44"/>
    <w:rsid w:val="0044429C"/>
    <w:rsid w:val="0044565F"/>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DB7"/>
    <w:rsid w:val="00536EF9"/>
    <w:rsid w:val="005418FF"/>
    <w:rsid w:val="00542D48"/>
    <w:rsid w:val="00543EC8"/>
    <w:rsid w:val="005445E4"/>
    <w:rsid w:val="00544E43"/>
    <w:rsid w:val="00552466"/>
    <w:rsid w:val="005531CE"/>
    <w:rsid w:val="00556FFE"/>
    <w:rsid w:val="005571B4"/>
    <w:rsid w:val="00562109"/>
    <w:rsid w:val="00565AF6"/>
    <w:rsid w:val="00570CFD"/>
    <w:rsid w:val="00573B9B"/>
    <w:rsid w:val="005754EA"/>
    <w:rsid w:val="00577B1F"/>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5FBF"/>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8E"/>
    <w:rsid w:val="00612607"/>
    <w:rsid w:val="006222B9"/>
    <w:rsid w:val="00622990"/>
    <w:rsid w:val="00622A32"/>
    <w:rsid w:val="00622AD8"/>
    <w:rsid w:val="006251CE"/>
    <w:rsid w:val="00627DAE"/>
    <w:rsid w:val="006324A3"/>
    <w:rsid w:val="00632FDC"/>
    <w:rsid w:val="00635BA0"/>
    <w:rsid w:val="00635C2B"/>
    <w:rsid w:val="006369DF"/>
    <w:rsid w:val="006374E6"/>
    <w:rsid w:val="00641BCB"/>
    <w:rsid w:val="00643603"/>
    <w:rsid w:val="00643775"/>
    <w:rsid w:val="00646279"/>
    <w:rsid w:val="0064766F"/>
    <w:rsid w:val="00651075"/>
    <w:rsid w:val="00652BB7"/>
    <w:rsid w:val="00656669"/>
    <w:rsid w:val="00656908"/>
    <w:rsid w:val="006602DC"/>
    <w:rsid w:val="00666119"/>
    <w:rsid w:val="0067022D"/>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0AB6"/>
    <w:rsid w:val="006C40F1"/>
    <w:rsid w:val="006D06AC"/>
    <w:rsid w:val="006D226F"/>
    <w:rsid w:val="006D4A9F"/>
    <w:rsid w:val="006D551F"/>
    <w:rsid w:val="006D57B3"/>
    <w:rsid w:val="006D61B1"/>
    <w:rsid w:val="006D78DB"/>
    <w:rsid w:val="006E4F24"/>
    <w:rsid w:val="006E739F"/>
    <w:rsid w:val="006F2414"/>
    <w:rsid w:val="006F4F6F"/>
    <w:rsid w:val="006F7C6E"/>
    <w:rsid w:val="006F7F52"/>
    <w:rsid w:val="007031B0"/>
    <w:rsid w:val="00710E84"/>
    <w:rsid w:val="0071261A"/>
    <w:rsid w:val="00712EE5"/>
    <w:rsid w:val="00712F4D"/>
    <w:rsid w:val="00713BBC"/>
    <w:rsid w:val="007149CA"/>
    <w:rsid w:val="00715267"/>
    <w:rsid w:val="00715D5A"/>
    <w:rsid w:val="00717B28"/>
    <w:rsid w:val="0072175F"/>
    <w:rsid w:val="007234E6"/>
    <w:rsid w:val="00724AF7"/>
    <w:rsid w:val="007256A7"/>
    <w:rsid w:val="00727F96"/>
    <w:rsid w:val="007310A2"/>
    <w:rsid w:val="00731307"/>
    <w:rsid w:val="0073283A"/>
    <w:rsid w:val="00733D08"/>
    <w:rsid w:val="00735CEB"/>
    <w:rsid w:val="00737C91"/>
    <w:rsid w:val="0074755C"/>
    <w:rsid w:val="007511EA"/>
    <w:rsid w:val="00751240"/>
    <w:rsid w:val="00752F55"/>
    <w:rsid w:val="007538B3"/>
    <w:rsid w:val="007549DC"/>
    <w:rsid w:val="007556B8"/>
    <w:rsid w:val="00755E5C"/>
    <w:rsid w:val="00760255"/>
    <w:rsid w:val="00760460"/>
    <w:rsid w:val="00761E3C"/>
    <w:rsid w:val="007638ED"/>
    <w:rsid w:val="00763CA2"/>
    <w:rsid w:val="007641AC"/>
    <w:rsid w:val="007648C9"/>
    <w:rsid w:val="00765DEE"/>
    <w:rsid w:val="00771554"/>
    <w:rsid w:val="00771795"/>
    <w:rsid w:val="00772356"/>
    <w:rsid w:val="00772960"/>
    <w:rsid w:val="00773664"/>
    <w:rsid w:val="007738A6"/>
    <w:rsid w:val="0077559D"/>
    <w:rsid w:val="00775CA9"/>
    <w:rsid w:val="00775E6B"/>
    <w:rsid w:val="00775EE3"/>
    <w:rsid w:val="00776836"/>
    <w:rsid w:val="0078518E"/>
    <w:rsid w:val="00785CCD"/>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1128C"/>
    <w:rsid w:val="008213AF"/>
    <w:rsid w:val="00821971"/>
    <w:rsid w:val="00826068"/>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11F2"/>
    <w:rsid w:val="008C7509"/>
    <w:rsid w:val="008D0587"/>
    <w:rsid w:val="008D4102"/>
    <w:rsid w:val="008D49DE"/>
    <w:rsid w:val="008D5414"/>
    <w:rsid w:val="008D6D68"/>
    <w:rsid w:val="008D770F"/>
    <w:rsid w:val="008D77FA"/>
    <w:rsid w:val="008E280A"/>
    <w:rsid w:val="008E3F72"/>
    <w:rsid w:val="008E4ECC"/>
    <w:rsid w:val="008E6EF7"/>
    <w:rsid w:val="008F353B"/>
    <w:rsid w:val="008F6BFB"/>
    <w:rsid w:val="009036DC"/>
    <w:rsid w:val="0090636C"/>
    <w:rsid w:val="0090674E"/>
    <w:rsid w:val="009139AC"/>
    <w:rsid w:val="009151E2"/>
    <w:rsid w:val="00915F6E"/>
    <w:rsid w:val="00921A40"/>
    <w:rsid w:val="00922C08"/>
    <w:rsid w:val="00923CF0"/>
    <w:rsid w:val="0092579A"/>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21B4"/>
    <w:rsid w:val="009B3F0C"/>
    <w:rsid w:val="009B6CA3"/>
    <w:rsid w:val="009B75EB"/>
    <w:rsid w:val="009C5751"/>
    <w:rsid w:val="009C5A9D"/>
    <w:rsid w:val="009C5AF3"/>
    <w:rsid w:val="009C62C8"/>
    <w:rsid w:val="009C6475"/>
    <w:rsid w:val="009D1DBC"/>
    <w:rsid w:val="009D474A"/>
    <w:rsid w:val="009D4D02"/>
    <w:rsid w:val="009D7267"/>
    <w:rsid w:val="009E0D66"/>
    <w:rsid w:val="009E1A1F"/>
    <w:rsid w:val="009E20EE"/>
    <w:rsid w:val="009E244B"/>
    <w:rsid w:val="009E3725"/>
    <w:rsid w:val="009E4650"/>
    <w:rsid w:val="009E5A9D"/>
    <w:rsid w:val="009F1761"/>
    <w:rsid w:val="009F1778"/>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41745"/>
    <w:rsid w:val="00A43BAF"/>
    <w:rsid w:val="00A44DF8"/>
    <w:rsid w:val="00A47D2E"/>
    <w:rsid w:val="00A513D8"/>
    <w:rsid w:val="00A51C4E"/>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95B82"/>
    <w:rsid w:val="00AA1198"/>
    <w:rsid w:val="00AA18D5"/>
    <w:rsid w:val="00AA1C63"/>
    <w:rsid w:val="00AA2144"/>
    <w:rsid w:val="00AA27D2"/>
    <w:rsid w:val="00AA51E0"/>
    <w:rsid w:val="00AB0771"/>
    <w:rsid w:val="00AB34EE"/>
    <w:rsid w:val="00AB47F7"/>
    <w:rsid w:val="00AB5D81"/>
    <w:rsid w:val="00AB664D"/>
    <w:rsid w:val="00AB6A80"/>
    <w:rsid w:val="00AB6C05"/>
    <w:rsid w:val="00AC1C80"/>
    <w:rsid w:val="00AC5212"/>
    <w:rsid w:val="00AC52EB"/>
    <w:rsid w:val="00AC60DF"/>
    <w:rsid w:val="00AD0961"/>
    <w:rsid w:val="00AD1AA2"/>
    <w:rsid w:val="00AD1E32"/>
    <w:rsid w:val="00AD36C5"/>
    <w:rsid w:val="00AD6760"/>
    <w:rsid w:val="00AD7B83"/>
    <w:rsid w:val="00AE082E"/>
    <w:rsid w:val="00AE168B"/>
    <w:rsid w:val="00AE27B8"/>
    <w:rsid w:val="00AE2F42"/>
    <w:rsid w:val="00AF091F"/>
    <w:rsid w:val="00AF0C2C"/>
    <w:rsid w:val="00AF1F2F"/>
    <w:rsid w:val="00AF5B08"/>
    <w:rsid w:val="00AF6718"/>
    <w:rsid w:val="00AF6DBD"/>
    <w:rsid w:val="00B018EC"/>
    <w:rsid w:val="00B02517"/>
    <w:rsid w:val="00B047EA"/>
    <w:rsid w:val="00B04BF7"/>
    <w:rsid w:val="00B13AD2"/>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24A9"/>
    <w:rsid w:val="00BA3A1C"/>
    <w:rsid w:val="00BA4E07"/>
    <w:rsid w:val="00BA70AE"/>
    <w:rsid w:val="00BB1E26"/>
    <w:rsid w:val="00BB4569"/>
    <w:rsid w:val="00BB4F20"/>
    <w:rsid w:val="00BC079A"/>
    <w:rsid w:val="00BC386A"/>
    <w:rsid w:val="00BC4F19"/>
    <w:rsid w:val="00BC5F13"/>
    <w:rsid w:val="00BD0F0D"/>
    <w:rsid w:val="00BD55D6"/>
    <w:rsid w:val="00BD5CFB"/>
    <w:rsid w:val="00BD7789"/>
    <w:rsid w:val="00BD7EB3"/>
    <w:rsid w:val="00BE2CE4"/>
    <w:rsid w:val="00BE4635"/>
    <w:rsid w:val="00BE7219"/>
    <w:rsid w:val="00BF22D5"/>
    <w:rsid w:val="00BF2FD9"/>
    <w:rsid w:val="00BF4E57"/>
    <w:rsid w:val="00BF4F5F"/>
    <w:rsid w:val="00BF68C7"/>
    <w:rsid w:val="00BF6F9D"/>
    <w:rsid w:val="00C000EA"/>
    <w:rsid w:val="00C03979"/>
    <w:rsid w:val="00C04C50"/>
    <w:rsid w:val="00C04C73"/>
    <w:rsid w:val="00C10375"/>
    <w:rsid w:val="00C10A35"/>
    <w:rsid w:val="00C12AA8"/>
    <w:rsid w:val="00C15B90"/>
    <w:rsid w:val="00C2089B"/>
    <w:rsid w:val="00C211FC"/>
    <w:rsid w:val="00C25178"/>
    <w:rsid w:val="00C2643A"/>
    <w:rsid w:val="00C2739E"/>
    <w:rsid w:val="00C30816"/>
    <w:rsid w:val="00C3243E"/>
    <w:rsid w:val="00C335B9"/>
    <w:rsid w:val="00C35F11"/>
    <w:rsid w:val="00C36502"/>
    <w:rsid w:val="00C450AB"/>
    <w:rsid w:val="00C47F7E"/>
    <w:rsid w:val="00C52A2D"/>
    <w:rsid w:val="00C5442A"/>
    <w:rsid w:val="00C5596F"/>
    <w:rsid w:val="00C574EE"/>
    <w:rsid w:val="00C6028B"/>
    <w:rsid w:val="00C63B20"/>
    <w:rsid w:val="00C64F8D"/>
    <w:rsid w:val="00C70CC8"/>
    <w:rsid w:val="00C7227B"/>
    <w:rsid w:val="00C73E52"/>
    <w:rsid w:val="00C760A1"/>
    <w:rsid w:val="00C8762A"/>
    <w:rsid w:val="00C877AA"/>
    <w:rsid w:val="00C90B46"/>
    <w:rsid w:val="00C91BF6"/>
    <w:rsid w:val="00C9391F"/>
    <w:rsid w:val="00C97D6E"/>
    <w:rsid w:val="00CA58B3"/>
    <w:rsid w:val="00CB4115"/>
    <w:rsid w:val="00CB6334"/>
    <w:rsid w:val="00CC01C4"/>
    <w:rsid w:val="00CC045C"/>
    <w:rsid w:val="00CC0765"/>
    <w:rsid w:val="00CC3A9A"/>
    <w:rsid w:val="00CC660E"/>
    <w:rsid w:val="00CE3D01"/>
    <w:rsid w:val="00CE3DF1"/>
    <w:rsid w:val="00CE6259"/>
    <w:rsid w:val="00CE69E0"/>
    <w:rsid w:val="00CF0483"/>
    <w:rsid w:val="00CF4503"/>
    <w:rsid w:val="00D00701"/>
    <w:rsid w:val="00D015FA"/>
    <w:rsid w:val="00D107B2"/>
    <w:rsid w:val="00D1095A"/>
    <w:rsid w:val="00D10CFC"/>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4B9E"/>
    <w:rsid w:val="00E27348"/>
    <w:rsid w:val="00E308DE"/>
    <w:rsid w:val="00E30CD0"/>
    <w:rsid w:val="00E3171A"/>
    <w:rsid w:val="00E412EB"/>
    <w:rsid w:val="00E41429"/>
    <w:rsid w:val="00E41860"/>
    <w:rsid w:val="00E42ACE"/>
    <w:rsid w:val="00E4360C"/>
    <w:rsid w:val="00E4616C"/>
    <w:rsid w:val="00E47125"/>
    <w:rsid w:val="00E502C4"/>
    <w:rsid w:val="00E5199F"/>
    <w:rsid w:val="00E52A0D"/>
    <w:rsid w:val="00E544F3"/>
    <w:rsid w:val="00E54F64"/>
    <w:rsid w:val="00E56B44"/>
    <w:rsid w:val="00E6001F"/>
    <w:rsid w:val="00E60EA0"/>
    <w:rsid w:val="00E624BA"/>
    <w:rsid w:val="00E7393E"/>
    <w:rsid w:val="00E77A73"/>
    <w:rsid w:val="00E833E2"/>
    <w:rsid w:val="00E85AF2"/>
    <w:rsid w:val="00E907BA"/>
    <w:rsid w:val="00E91F79"/>
    <w:rsid w:val="00E9226A"/>
    <w:rsid w:val="00E9483A"/>
    <w:rsid w:val="00E9732A"/>
    <w:rsid w:val="00E97782"/>
    <w:rsid w:val="00E97968"/>
    <w:rsid w:val="00EA233B"/>
    <w:rsid w:val="00EA5C18"/>
    <w:rsid w:val="00EA638D"/>
    <w:rsid w:val="00EA7436"/>
    <w:rsid w:val="00EA7461"/>
    <w:rsid w:val="00EB0BB1"/>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34E87"/>
    <w:rsid w:val="00F35CD7"/>
    <w:rsid w:val="00F36E04"/>
    <w:rsid w:val="00F41BC0"/>
    <w:rsid w:val="00F43EDA"/>
    <w:rsid w:val="00F472D1"/>
    <w:rsid w:val="00F505F8"/>
    <w:rsid w:val="00F5500F"/>
    <w:rsid w:val="00F60AF5"/>
    <w:rsid w:val="00F63C42"/>
    <w:rsid w:val="00F63C93"/>
    <w:rsid w:val="00F63D8B"/>
    <w:rsid w:val="00F64D94"/>
    <w:rsid w:val="00F66548"/>
    <w:rsid w:val="00F72086"/>
    <w:rsid w:val="00F74850"/>
    <w:rsid w:val="00F75C90"/>
    <w:rsid w:val="00F84BB0"/>
    <w:rsid w:val="00F860B8"/>
    <w:rsid w:val="00F86C4A"/>
    <w:rsid w:val="00F90F84"/>
    <w:rsid w:val="00F914A8"/>
    <w:rsid w:val="00F934BC"/>
    <w:rsid w:val="00F93910"/>
    <w:rsid w:val="00F9681C"/>
    <w:rsid w:val="00F97C9B"/>
    <w:rsid w:val="00FA0EDB"/>
    <w:rsid w:val="00FA191E"/>
    <w:rsid w:val="00FA1995"/>
    <w:rsid w:val="00FA4F1D"/>
    <w:rsid w:val="00FA60FA"/>
    <w:rsid w:val="00FA65B8"/>
    <w:rsid w:val="00FB0003"/>
    <w:rsid w:val="00FB261D"/>
    <w:rsid w:val="00FB3E84"/>
    <w:rsid w:val="00FB7E6A"/>
    <w:rsid w:val="00FC1EBD"/>
    <w:rsid w:val="00FC3626"/>
    <w:rsid w:val="00FC3E0E"/>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Style21">
    <w:name w:val="Style21"/>
    <w:basedOn w:val="Navaden"/>
    <w:rsid w:val="009036DC"/>
    <w:pPr>
      <w:widowControl w:val="0"/>
      <w:autoSpaceDE w:val="0"/>
      <w:autoSpaceDN w:val="0"/>
      <w:adjustRightInd w:val="0"/>
      <w:spacing w:line="240" w:lineRule="auto"/>
    </w:pPr>
    <w:rPr>
      <w:rFonts w:eastAsia="Times New Roman"/>
      <w:sz w:val="24"/>
      <w:szCs w:val="24"/>
      <w:lang w:eastAsia="sl-SI"/>
    </w:rPr>
  </w:style>
  <w:style w:type="paragraph" w:customStyle="1" w:styleId="Style30">
    <w:name w:val="Style30"/>
    <w:basedOn w:val="Navaden"/>
    <w:rsid w:val="009036DC"/>
    <w:pPr>
      <w:widowControl w:val="0"/>
      <w:autoSpaceDE w:val="0"/>
      <w:autoSpaceDN w:val="0"/>
      <w:adjustRightInd w:val="0"/>
      <w:spacing w:line="252" w:lineRule="exact"/>
      <w:ind w:hanging="744"/>
      <w:jc w:val="left"/>
    </w:pPr>
    <w:rPr>
      <w:rFonts w:eastAsia="Times New Roman"/>
      <w:sz w:val="24"/>
      <w:szCs w:val="24"/>
      <w:lang w:eastAsia="sl-SI"/>
    </w:rPr>
  </w:style>
  <w:style w:type="paragraph" w:customStyle="1" w:styleId="Default">
    <w:name w:val="Default"/>
    <w:rsid w:val="009036DC"/>
    <w:pPr>
      <w:autoSpaceDE w:val="0"/>
      <w:autoSpaceDN w:val="0"/>
      <w:adjustRightInd w:val="0"/>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TotalTime>
  <Pages>17</Pages>
  <Words>7732</Words>
  <Characters>44076</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51705</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Blanka Mrak</cp:lastModifiedBy>
  <cp:revision>3</cp:revision>
  <cp:lastPrinted>2023-09-01T06:24:00Z</cp:lastPrinted>
  <dcterms:created xsi:type="dcterms:W3CDTF">2023-09-01T06:18:00Z</dcterms:created>
  <dcterms:modified xsi:type="dcterms:W3CDTF">2023-09-01T06:25:00Z</dcterms:modified>
</cp:coreProperties>
</file>